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5F22F" w14:textId="6F607257" w:rsidR="008563A7" w:rsidRPr="008563A7" w:rsidRDefault="008563A7" w:rsidP="008563A7">
      <w:pPr>
        <w:spacing w:after="0"/>
        <w:rPr>
          <w:rFonts w:ascii="Arial" w:hAnsi="Arial"/>
          <w:b/>
          <w:noProof/>
          <w:sz w:val="24"/>
        </w:rPr>
      </w:pPr>
      <w:r w:rsidRPr="008563A7">
        <w:rPr>
          <w:rFonts w:ascii="Arial" w:hAnsi="Arial"/>
          <w:b/>
          <w:noProof/>
          <w:sz w:val="24"/>
        </w:rPr>
        <w:t>3GPP TSG-RAN WG4 Meeting # 116</w:t>
      </w:r>
      <w:r w:rsidR="00C1689D">
        <w:rPr>
          <w:rFonts w:ascii="Arial" w:hAnsi="Arial"/>
          <w:b/>
          <w:noProof/>
          <w:sz w:val="24"/>
        </w:rPr>
        <w:t>-bis</w:t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="00C1689D" w:rsidRPr="00C1689D">
        <w:rPr>
          <w:rFonts w:ascii="Arial" w:hAnsi="Arial"/>
          <w:b/>
          <w:noProof/>
          <w:sz w:val="24"/>
        </w:rPr>
        <w:t>R4-2514369</w:t>
      </w:r>
    </w:p>
    <w:p w14:paraId="59E386E9" w14:textId="682C67E9" w:rsidR="00570E6C" w:rsidRDefault="005F2268" w:rsidP="008563A7">
      <w:pPr>
        <w:spacing w:after="0"/>
        <w:rPr>
          <w:rFonts w:ascii="Arial" w:hAnsi="Arial"/>
          <w:b/>
          <w:noProof/>
          <w:sz w:val="24"/>
        </w:rPr>
      </w:pPr>
      <w:r w:rsidRPr="005F2268">
        <w:rPr>
          <w:rFonts w:ascii="Arial" w:hAnsi="Arial"/>
          <w:b/>
          <w:noProof/>
          <w:sz w:val="24"/>
        </w:rPr>
        <w:t>Prague</w:t>
      </w:r>
      <w:r w:rsidR="008563A7" w:rsidRPr="008563A7">
        <w:rPr>
          <w:rFonts w:ascii="Arial" w:hAnsi="Arial"/>
          <w:b/>
          <w:noProof/>
          <w:sz w:val="24"/>
        </w:rPr>
        <w:t>,</w:t>
      </w:r>
      <w:r w:rsidR="0027094F" w:rsidRPr="0027094F">
        <w:rPr>
          <w:rFonts w:ascii="Arial" w:hAnsi="Arial"/>
          <w:b/>
          <w:noProof/>
          <w:sz w:val="24"/>
        </w:rPr>
        <w:t>Czech Republic</w:t>
      </w:r>
      <w:r w:rsidR="008563A7" w:rsidRPr="008563A7">
        <w:rPr>
          <w:rFonts w:ascii="Arial" w:hAnsi="Arial"/>
          <w:b/>
          <w:noProof/>
          <w:sz w:val="24"/>
        </w:rPr>
        <w:t xml:space="preserve">,  </w:t>
      </w:r>
      <w:r w:rsidR="00781B4A">
        <w:rPr>
          <w:rFonts w:ascii="Arial" w:hAnsi="Arial"/>
          <w:b/>
          <w:noProof/>
          <w:sz w:val="24"/>
        </w:rPr>
        <w:t>October</w:t>
      </w:r>
      <w:r w:rsidR="008563A7" w:rsidRPr="008563A7">
        <w:rPr>
          <w:rFonts w:ascii="Arial" w:hAnsi="Arial"/>
          <w:b/>
          <w:noProof/>
          <w:sz w:val="24"/>
        </w:rPr>
        <w:t xml:space="preserve"> </w:t>
      </w:r>
      <w:r w:rsidR="00781B4A">
        <w:rPr>
          <w:rFonts w:ascii="Arial" w:hAnsi="Arial"/>
          <w:b/>
          <w:noProof/>
          <w:sz w:val="24"/>
        </w:rPr>
        <w:t>13</w:t>
      </w:r>
      <w:r w:rsidR="008563A7" w:rsidRPr="008563A7">
        <w:rPr>
          <w:rFonts w:ascii="Arial" w:hAnsi="Arial"/>
          <w:b/>
          <w:noProof/>
          <w:sz w:val="24"/>
        </w:rPr>
        <w:t xml:space="preserve"> - </w:t>
      </w:r>
      <w:r w:rsidR="00781B4A">
        <w:rPr>
          <w:rFonts w:ascii="Arial" w:hAnsi="Arial"/>
          <w:b/>
          <w:noProof/>
          <w:sz w:val="24"/>
        </w:rPr>
        <w:t>17</w:t>
      </w:r>
      <w:r w:rsidR="008563A7" w:rsidRPr="008563A7">
        <w:rPr>
          <w:rFonts w:ascii="Arial" w:hAnsi="Arial"/>
          <w:b/>
          <w:noProof/>
          <w:sz w:val="24"/>
        </w:rPr>
        <w:t>, 2025</w:t>
      </w:r>
      <w:r w:rsidR="005334FC" w:rsidRPr="005334FC">
        <w:rPr>
          <w:rFonts w:ascii="Arial" w:hAnsi="Arial"/>
          <w:b/>
          <w:noProof/>
          <w:sz w:val="24"/>
        </w:rPr>
        <w:tab/>
      </w:r>
    </w:p>
    <w:p w14:paraId="1AE35FA4" w14:textId="77777777" w:rsidR="005334FC" w:rsidRDefault="005334FC" w:rsidP="005334FC">
      <w:pPr>
        <w:spacing w:after="0"/>
        <w:rPr>
          <w:rFonts w:ascii="Arial" w:hAnsi="Arial"/>
          <w:b/>
          <w:noProof/>
          <w:sz w:val="24"/>
        </w:rPr>
      </w:pPr>
    </w:p>
    <w:p w14:paraId="3D0B1162" w14:textId="01584ECE" w:rsidR="001F6272" w:rsidRPr="00A87DB2" w:rsidRDefault="001F6272" w:rsidP="00AD741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22C9EB94" w14:textId="78B53BBC" w:rsidR="00464908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035FF8" w:rsidRPr="00035FF8">
        <w:rPr>
          <w:rFonts w:cs="Arial"/>
          <w:sz w:val="22"/>
          <w:szCs w:val="22"/>
          <w:lang w:val="en-US"/>
        </w:rPr>
        <w:t xml:space="preserve">A-IoT </w:t>
      </w:r>
      <w:r w:rsidR="00781B4A">
        <w:rPr>
          <w:rFonts w:cs="Arial"/>
          <w:sz w:val="22"/>
          <w:szCs w:val="22"/>
          <w:lang w:val="en-US"/>
        </w:rPr>
        <w:t>coexisting simulation assumptions</w:t>
      </w:r>
      <w:r w:rsidR="00035FF8" w:rsidRPr="00035FF8">
        <w:rPr>
          <w:rFonts w:cs="Arial"/>
          <w:sz w:val="22"/>
          <w:szCs w:val="22"/>
          <w:lang w:val="en-US"/>
        </w:rPr>
        <w:t xml:space="preserve"> </w:t>
      </w:r>
    </w:p>
    <w:p w14:paraId="51BD89B7" w14:textId="58C785F9" w:rsidR="001F6272" w:rsidRPr="00301D49" w:rsidRDefault="00FD26F5" w:rsidP="001F6272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  <w:r w:rsidR="001F6272"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="001F6272" w:rsidRPr="00301D49">
        <w:rPr>
          <w:rFonts w:cs="Arial"/>
          <w:b/>
          <w:sz w:val="22"/>
          <w:szCs w:val="22"/>
          <w:lang w:val="en-US"/>
        </w:rPr>
        <w:t>:</w:t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C1689D">
        <w:rPr>
          <w:rFonts w:cs="Arial"/>
          <w:sz w:val="22"/>
          <w:szCs w:val="22"/>
          <w:lang w:val="en-US" w:eastAsia="zh-CN"/>
        </w:rPr>
        <w:t>7.</w:t>
      </w:r>
      <w:r w:rsidR="00096ECA">
        <w:rPr>
          <w:rFonts w:cs="Arial"/>
          <w:sz w:val="22"/>
          <w:szCs w:val="22"/>
          <w:lang w:val="en-US" w:eastAsia="zh-CN"/>
        </w:rPr>
        <w:t>11</w:t>
      </w:r>
      <w:proofErr w:type="gramEnd"/>
      <w:r w:rsidR="00096ECA">
        <w:rPr>
          <w:rFonts w:cs="Arial"/>
          <w:sz w:val="22"/>
          <w:szCs w:val="22"/>
          <w:lang w:val="en-US" w:eastAsia="zh-CN"/>
        </w:rPr>
        <w:t>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7269B979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650BF9">
        <w:rPr>
          <w:lang w:val="en-US"/>
        </w:rPr>
        <w:t>views</w:t>
      </w:r>
      <w:r w:rsidR="00D831F4">
        <w:rPr>
          <w:lang w:val="en-US"/>
        </w:rPr>
        <w:t xml:space="preserve"> on </w:t>
      </w:r>
      <w:r w:rsidR="008303B3">
        <w:rPr>
          <w:lang w:val="en-US"/>
        </w:rPr>
        <w:t>Rel-20 A-IoT coexisting simulation assumptions.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36F9D22" w14:textId="7BC0D75A" w:rsidR="00606907" w:rsidRDefault="00935004" w:rsidP="00606907">
      <w:r>
        <w:t xml:space="preserve">In </w:t>
      </w:r>
      <w:proofErr w:type="gramStart"/>
      <w:r>
        <w:t>SID[</w:t>
      </w:r>
      <w:proofErr w:type="gramEnd"/>
      <w:r>
        <w:t>1], some coexisting related objectives are quoted below:</w:t>
      </w:r>
    </w:p>
    <w:p w14:paraId="0F32DC28" w14:textId="77777777" w:rsidR="00133B09" w:rsidRPr="00046922" w:rsidRDefault="00133B09" w:rsidP="00133B09">
      <w:pPr>
        <w:rPr>
          <w:rFonts w:eastAsia="DengXian"/>
          <w:u w:val="single"/>
        </w:rPr>
      </w:pPr>
      <w:r w:rsidRPr="00046922">
        <w:rPr>
          <w:rFonts w:eastAsia="DengXian"/>
          <w:u w:val="single"/>
        </w:rPr>
        <w:t>Objectives</w:t>
      </w:r>
    </w:p>
    <w:p w14:paraId="2D349C96" w14:textId="77777777" w:rsidR="00133B09" w:rsidRPr="002A37FF" w:rsidRDefault="00133B09" w:rsidP="00133B09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80" w:after="80"/>
        <w:ind w:left="357" w:hanging="357"/>
        <w:contextualSpacing/>
        <w:textAlignment w:val="baseline"/>
        <w:rPr>
          <w:rFonts w:eastAsia="DengXian"/>
        </w:rPr>
      </w:pPr>
      <w:r w:rsidRPr="002A37FF">
        <w:rPr>
          <w:rFonts w:eastAsia="DengXian"/>
        </w:rPr>
        <w:t>Study necessary and feasible changes to the Rel-19 A-IoT specifications to support A-IoT in outdoor scenarios under the following conditions [RAN1-led]:</w:t>
      </w:r>
    </w:p>
    <w:p w14:paraId="5667E6DB" w14:textId="77777777" w:rsidR="00133B09" w:rsidRPr="00046922" w:rsidRDefault="00133B09" w:rsidP="00133B09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/>
        </w:rPr>
        <w:t>Deployment scenario 4 with topology 1 with no external carrier wave.</w:t>
      </w:r>
    </w:p>
    <w:p w14:paraId="6B103A85" w14:textId="77777777" w:rsidR="00133B09" w:rsidRPr="00046922" w:rsidRDefault="00133B09" w:rsidP="00133B09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/>
        </w:rPr>
        <w:t>Traffic types DO-DTT, DT, DO-A.</w:t>
      </w:r>
    </w:p>
    <w:p w14:paraId="68A1EDC9" w14:textId="77777777" w:rsidR="00133B09" w:rsidRPr="00046922" w:rsidRDefault="00133B09" w:rsidP="00133B09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/>
        </w:rPr>
        <w:t>Representative use cases rUC5 (outdoor inventory), rUC6 (outdoor sensor), and rUC8 (outdoor command).</w:t>
      </w:r>
    </w:p>
    <w:p w14:paraId="272C2065" w14:textId="77777777" w:rsidR="00133B09" w:rsidRPr="00046922" w:rsidRDefault="00133B09" w:rsidP="00133B09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/>
        </w:rPr>
        <w:t xml:space="preserve">Assumption that A-IoT BS readers are deployed on the same sites as existing outdoor NR </w:t>
      </w:r>
      <w:proofErr w:type="gramStart"/>
      <w:r w:rsidRPr="00046922">
        <w:rPr>
          <w:rFonts w:eastAsia="DengXian"/>
        </w:rPr>
        <w:t>macro BSs</w:t>
      </w:r>
      <w:proofErr w:type="gramEnd"/>
      <w:r w:rsidRPr="00046922">
        <w:rPr>
          <w:rFonts w:eastAsia="DengXian"/>
        </w:rPr>
        <w:t>.</w:t>
      </w:r>
    </w:p>
    <w:p w14:paraId="62E39D81" w14:textId="77777777" w:rsidR="00133B09" w:rsidRPr="00046922" w:rsidRDefault="00133B09" w:rsidP="00133B09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/>
        </w:rPr>
        <w:t>FR1 licensed spectrum in FDD in-band to NR and in standalone bands, with R2D in DL spectrum and D2R in UL spectrum.</w:t>
      </w:r>
    </w:p>
    <w:p w14:paraId="511E3D65" w14:textId="77777777" w:rsidR="00133B09" w:rsidRPr="00046922" w:rsidRDefault="00133B09" w:rsidP="00133B09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/>
        </w:rPr>
        <w:t>Assumption of the same air interface for Device 2b and Device C.</w:t>
      </w:r>
    </w:p>
    <w:p w14:paraId="10263C3D" w14:textId="77777777" w:rsidR="00133B09" w:rsidRDefault="00133B09" w:rsidP="00133B09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bookmarkStart w:id="0" w:name="_Hlk200381346"/>
      <w:proofErr w:type="gramStart"/>
      <w:r w:rsidRPr="00046922">
        <w:rPr>
          <w:rFonts w:eastAsia="DengXian"/>
        </w:rPr>
        <w:t>Take into account</w:t>
      </w:r>
      <w:proofErr w:type="gramEnd"/>
      <w:r w:rsidRPr="00046922">
        <w:rPr>
          <w:rFonts w:eastAsia="DengXian"/>
        </w:rPr>
        <w:t xml:space="preserve"> the aspects reported in Clause 6.10 “DO-A assessment” and Clause 6.1.1.7 “CFO calibration signal for device 2b” of TR 38.769</w:t>
      </w:r>
      <w:bookmarkEnd w:id="0"/>
    </w:p>
    <w:p w14:paraId="73CE55C0" w14:textId="77777777" w:rsidR="005438A6" w:rsidRPr="00046922" w:rsidRDefault="005438A6" w:rsidP="005438A6">
      <w:pPr>
        <w:spacing w:before="80" w:after="80"/>
        <w:ind w:left="360"/>
        <w:rPr>
          <w:rFonts w:eastAsia="DengXian"/>
          <w:b/>
          <w:bCs/>
          <w:u w:val="single"/>
        </w:rPr>
      </w:pPr>
      <w:r w:rsidRPr="00046922">
        <w:rPr>
          <w:rFonts w:eastAsia="DengXian"/>
          <w:b/>
          <w:bCs/>
          <w:u w:val="single"/>
        </w:rPr>
        <w:t>RAN1-led</w:t>
      </w:r>
    </w:p>
    <w:p w14:paraId="4DBCA1EE" w14:textId="77777777" w:rsidR="005438A6" w:rsidRPr="00046922" w:rsidRDefault="005438A6" w:rsidP="005438A6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/>
        </w:rPr>
        <w:t>Study necessary and feasible changes to the Rel-19 air interface to support the above scenarios</w:t>
      </w:r>
    </w:p>
    <w:p w14:paraId="589D18FA" w14:textId="77777777" w:rsidR="005438A6" w:rsidRPr="00046922" w:rsidRDefault="005438A6" w:rsidP="005438A6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 w:hint="eastAsia"/>
        </w:rPr>
        <w:t>A</w:t>
      </w:r>
      <w:r w:rsidRPr="00046922">
        <w:rPr>
          <w:rFonts w:eastAsia="DengXian"/>
        </w:rPr>
        <w:t>ir interface for device 2b/C studied for outdoor will be reused for supporting device 2b/C in indoor scenarios</w:t>
      </w:r>
    </w:p>
    <w:p w14:paraId="1DD40FC8" w14:textId="77777777" w:rsidR="005438A6" w:rsidRPr="00046922" w:rsidRDefault="005438A6" w:rsidP="005438A6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/>
        </w:rPr>
        <w:t>Study applicability and necessity of Device 2b and Device C to the above scenarios, assuming similar device architectures for Device 2b and Device C.</w:t>
      </w:r>
    </w:p>
    <w:p w14:paraId="6B6E20C7" w14:textId="77777777" w:rsidR="005438A6" w:rsidRPr="00046922" w:rsidRDefault="005438A6" w:rsidP="005438A6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/>
        </w:rPr>
        <w:t xml:space="preserve">While providing clear differentiation with existing 3GPP LPWA IoT technology and the features of 6G relevant to IoT, study outcomes should include </w:t>
      </w:r>
      <w:r w:rsidRPr="00046922">
        <w:t>achievable cell edge data rate assuming</w:t>
      </w:r>
    </w:p>
    <w:p w14:paraId="7AEC6A2D" w14:textId="77777777" w:rsidR="005438A6" w:rsidRPr="00046922" w:rsidRDefault="005438A6" w:rsidP="005438A6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/>
        </w:rPr>
        <w:t>Maximum distance between Reader and Device of 50-500 m</w:t>
      </w:r>
    </w:p>
    <w:p w14:paraId="5AB2322A" w14:textId="77777777" w:rsidR="005438A6" w:rsidRPr="00046922" w:rsidRDefault="005438A6" w:rsidP="005438A6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proofErr w:type="gramStart"/>
      <w:r w:rsidRPr="00046922">
        <w:rPr>
          <w:rFonts w:eastAsia="DengXian"/>
        </w:rPr>
        <w:t>Maximum</w:t>
      </w:r>
      <w:proofErr w:type="gramEnd"/>
      <w:r w:rsidRPr="00046922">
        <w:rPr>
          <w:rFonts w:eastAsia="DengXian"/>
        </w:rPr>
        <w:t xml:space="preserve"> transmit power between -3 dBm and +5 dBm for device C</w:t>
      </w:r>
    </w:p>
    <w:p w14:paraId="013B4BCE" w14:textId="77777777" w:rsidR="005438A6" w:rsidRPr="00046922" w:rsidRDefault="005438A6" w:rsidP="005438A6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before="80" w:after="80"/>
        <w:ind w:left="2694" w:hanging="354"/>
        <w:textAlignment w:val="baseline"/>
        <w:rPr>
          <w:rFonts w:eastAsia="DengXian"/>
        </w:rPr>
      </w:pPr>
      <w:r w:rsidRPr="00046922">
        <w:rPr>
          <w:rFonts w:eastAsia="DengXian"/>
        </w:rPr>
        <w:t>RAN1 to recommend feasible values within this range</w:t>
      </w:r>
    </w:p>
    <w:p w14:paraId="664EF550" w14:textId="77777777" w:rsidR="005438A6" w:rsidRPr="00046922" w:rsidRDefault="005438A6" w:rsidP="005438A6">
      <w:p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</w:p>
    <w:p w14:paraId="2E2225C5" w14:textId="47D56005" w:rsidR="002C57F2" w:rsidRDefault="00AB70B6" w:rsidP="00AC3E50">
      <w:pPr>
        <w:pStyle w:val="Observation"/>
      </w:pPr>
      <w:bookmarkStart w:id="1" w:name="_Ref209796547"/>
      <w:r>
        <w:t xml:space="preserve">The scenario 4 </w:t>
      </w:r>
      <w:r w:rsidR="004C6812">
        <w:t xml:space="preserve">with topology 1 </w:t>
      </w:r>
      <w:r>
        <w:t>in TR 38.848</w:t>
      </w:r>
      <w:r w:rsidR="004C6812">
        <w:t xml:space="preserve"> is to be simulated.</w:t>
      </w:r>
      <w:bookmarkEnd w:id="1"/>
    </w:p>
    <w:p w14:paraId="23F57E16" w14:textId="57A4B7C6" w:rsidR="00285A87" w:rsidRDefault="00064942" w:rsidP="00820BF8">
      <w:pPr>
        <w:pStyle w:val="Observation"/>
      </w:pPr>
      <w:bookmarkStart w:id="2" w:name="_Ref209796556"/>
      <w:r>
        <w:t>A-IoT BS co</w:t>
      </w:r>
      <w:r w:rsidR="00285A87">
        <w:t xml:space="preserve">-sites with NR </w:t>
      </w:r>
      <w:proofErr w:type="gramStart"/>
      <w:r w:rsidR="00285A87">
        <w:t>macro BS</w:t>
      </w:r>
      <w:proofErr w:type="gramEnd"/>
      <w:r w:rsidR="005438A6">
        <w:t xml:space="preserve"> and </w:t>
      </w:r>
      <w:r w:rsidR="00CA540E">
        <w:t xml:space="preserve">A-IoT device </w:t>
      </w:r>
      <w:r w:rsidR="00285A87">
        <w:t>FR1 bands</w:t>
      </w:r>
      <w:r w:rsidR="002B5BEC">
        <w:t xml:space="preserve"> usage as the same </w:t>
      </w:r>
      <w:r w:rsidR="00B60315">
        <w:t>as</w:t>
      </w:r>
      <w:r w:rsidR="002B5BEC">
        <w:t xml:space="preserve"> NR UE</w:t>
      </w:r>
      <w:bookmarkEnd w:id="2"/>
      <w:r w:rsidR="002B5BEC">
        <w:t xml:space="preserve"> </w:t>
      </w:r>
    </w:p>
    <w:p w14:paraId="418C4BEA" w14:textId="4BADFBEE" w:rsidR="005438A6" w:rsidRDefault="005438A6" w:rsidP="00820BF8">
      <w:pPr>
        <w:pStyle w:val="Observation"/>
      </w:pPr>
      <w:bookmarkStart w:id="3" w:name="_Ref209796565"/>
      <w:r>
        <w:t>The maximum distance between Reader and device is 500 m</w:t>
      </w:r>
      <w:bookmarkEnd w:id="3"/>
    </w:p>
    <w:p w14:paraId="3E8C15B3" w14:textId="60F3066B" w:rsidR="005438A6" w:rsidRDefault="005438A6" w:rsidP="00820BF8">
      <w:pPr>
        <w:pStyle w:val="Observation"/>
      </w:pPr>
      <w:bookmarkStart w:id="4" w:name="_Ref209796574"/>
      <w:r>
        <w:t>Device C transmission power between -3 dBm and 5 dBm</w:t>
      </w:r>
      <w:bookmarkEnd w:id="4"/>
    </w:p>
    <w:p w14:paraId="53F44794" w14:textId="6E613F5F" w:rsidR="00CA540E" w:rsidRDefault="00736779" w:rsidP="00736779">
      <w:r>
        <w:lastRenderedPageBreak/>
        <w:t>The topology 1 in TR 38.</w:t>
      </w:r>
      <w:r w:rsidR="003E6EFB">
        <w:t>848 is quoted below</w:t>
      </w:r>
      <w:r w:rsidR="00A17679">
        <w:t xml:space="preserve">, though the A-IoT can be received at a different BS </w:t>
      </w:r>
      <w:r w:rsidR="00ED53F2">
        <w:t>with a BS transmitting DL signal, such is not a worst case for the coexisting and therefore may not be considered in coexisting simulation.</w:t>
      </w:r>
    </w:p>
    <w:p w14:paraId="6A3FF34E" w14:textId="5A3CB61C" w:rsidR="00290638" w:rsidRPr="00290638" w:rsidRDefault="00290638" w:rsidP="00290638">
      <w:pPr>
        <w:ind w:left="720"/>
        <w:rPr>
          <w:b/>
          <w:lang w:val="sv-SE"/>
        </w:rPr>
      </w:pPr>
      <w:r w:rsidRPr="00290638">
        <w:tab/>
      </w:r>
      <w:r w:rsidRPr="00290638">
        <w:rPr>
          <w:b/>
          <w:noProof/>
          <w:lang w:val="en-US"/>
        </w:rPr>
        <w:drawing>
          <wp:inline distT="0" distB="0" distL="0" distR="0" wp14:anchorId="57A318C6" wp14:editId="06A50FF5">
            <wp:extent cx="2354580" cy="1623060"/>
            <wp:effectExtent l="0" t="0" r="0" b="0"/>
            <wp:docPr id="13458848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5DA9E" w14:textId="51392090" w:rsidR="00290638" w:rsidRPr="00290638" w:rsidRDefault="00290638" w:rsidP="00290638">
      <w:pPr>
        <w:ind w:left="720"/>
        <w:rPr>
          <w:b/>
          <w:lang w:val="en-US"/>
        </w:rPr>
      </w:pPr>
      <w:r w:rsidRPr="00290638">
        <w:rPr>
          <w:b/>
          <w:lang w:val="en-US"/>
        </w:rPr>
        <w:t>Figure 4.2.1.1-1</w:t>
      </w:r>
      <w:r>
        <w:rPr>
          <w:b/>
          <w:lang w:val="en-US"/>
        </w:rPr>
        <w:t xml:space="preserve"> [TR 38.848]</w:t>
      </w:r>
      <w:r w:rsidRPr="00290638">
        <w:rPr>
          <w:b/>
          <w:lang w:val="en-US"/>
        </w:rPr>
        <w:t>: Topology 1</w:t>
      </w:r>
    </w:p>
    <w:p w14:paraId="0880ACBA" w14:textId="77777777" w:rsidR="00290638" w:rsidRPr="00290638" w:rsidRDefault="00290638" w:rsidP="00290638">
      <w:pPr>
        <w:ind w:left="720"/>
        <w:rPr>
          <w:i/>
          <w:iCs/>
        </w:rPr>
      </w:pPr>
      <w:r w:rsidRPr="00290638">
        <w:rPr>
          <w:i/>
          <w:iCs/>
        </w:rPr>
        <w:t xml:space="preserve">In Topology 1, the Ambient IoT device directly and bidirectionally communicates with a </w:t>
      </w:r>
      <w:proofErr w:type="spellStart"/>
      <w:r w:rsidRPr="00290638">
        <w:rPr>
          <w:i/>
          <w:iCs/>
        </w:rPr>
        <w:t>basestation</w:t>
      </w:r>
      <w:proofErr w:type="spellEnd"/>
      <w:r w:rsidRPr="00290638">
        <w:rPr>
          <w:i/>
          <w:iCs/>
        </w:rPr>
        <w:t xml:space="preserve">. The communication between the </w:t>
      </w:r>
      <w:proofErr w:type="spellStart"/>
      <w:r w:rsidRPr="00290638">
        <w:rPr>
          <w:i/>
          <w:iCs/>
        </w:rPr>
        <w:t>basestation</w:t>
      </w:r>
      <w:proofErr w:type="spellEnd"/>
      <w:r w:rsidRPr="00290638">
        <w:rPr>
          <w:i/>
          <w:iCs/>
        </w:rPr>
        <w:t xml:space="preserve"> and the ambient IoT device includes Ambient IoT data and/or signalling. This topology includes the possibility that the BS transmitting to the Ambient IoT device is a different from the BS receiving from the Ambient IoT device.</w:t>
      </w:r>
    </w:p>
    <w:p w14:paraId="6EA531CD" w14:textId="4661E6F4" w:rsidR="003E6EFB" w:rsidRDefault="003E6EFB" w:rsidP="00736779"/>
    <w:p w14:paraId="30068505" w14:textId="038F3E4E" w:rsidR="00A6542F" w:rsidRDefault="006E4EE9" w:rsidP="00736779">
      <w:r>
        <w:t xml:space="preserve">In </w:t>
      </w:r>
      <w:r w:rsidR="00A6542F">
        <w:t>RAN4 coexisting simulation assumptions in Rel-19 SI</w:t>
      </w:r>
      <w:r>
        <w:t xml:space="preserve">, the outdoor </w:t>
      </w:r>
      <w:proofErr w:type="gramStart"/>
      <w:r>
        <w:t>macro NR</w:t>
      </w:r>
      <w:proofErr w:type="gramEnd"/>
      <w:r>
        <w:t xml:space="preserve"> base coexisting simulation parameter is agreed. This </w:t>
      </w:r>
      <w:r w:rsidR="00A6542F">
        <w:t xml:space="preserve">can be modified to reflect the Rel-20 SI objectives. </w:t>
      </w:r>
    </w:p>
    <w:p w14:paraId="78FB85CE" w14:textId="77777777" w:rsidR="001D3FD8" w:rsidRDefault="001D3FD8" w:rsidP="00736779"/>
    <w:p w14:paraId="5F3E06ED" w14:textId="73511A90" w:rsidR="001D3FD8" w:rsidRPr="001D3FD8" w:rsidRDefault="001D3FD8" w:rsidP="001D3FD8">
      <w:pPr>
        <w:ind w:left="720" w:firstLine="720"/>
        <w:rPr>
          <w:b/>
        </w:rPr>
      </w:pPr>
      <w:r w:rsidRPr="001D3FD8">
        <w:rPr>
          <w:b/>
        </w:rPr>
        <w:t xml:space="preserve">Table 6.6.2.1-1. Deployment parameters for </w:t>
      </w:r>
      <w:proofErr w:type="spellStart"/>
      <w:r>
        <w:rPr>
          <w:b/>
        </w:rPr>
        <w:t>Toplogy</w:t>
      </w:r>
      <w:proofErr w:type="spellEnd"/>
      <w:r>
        <w:rPr>
          <w:b/>
        </w:rPr>
        <w:t xml:space="preserve"> 1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2410"/>
        <w:gridCol w:w="7229"/>
      </w:tblGrid>
      <w:tr w:rsidR="001D3FD8" w:rsidRPr="001D3FD8" w14:paraId="56C54787" w14:textId="77777777" w:rsidTr="005675A5">
        <w:trPr>
          <w:trHeight w:val="46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99C97D9" w14:textId="77777777" w:rsidR="001D3FD8" w:rsidRPr="001D3FD8" w:rsidRDefault="001D3FD8" w:rsidP="001D3FD8">
            <w:pPr>
              <w:rPr>
                <w:b/>
              </w:rPr>
            </w:pPr>
            <w:r w:rsidRPr="001D3FD8">
              <w:rPr>
                <w:b/>
              </w:rPr>
              <w:t>Parameter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ADA60ED" w14:textId="3B972A7B" w:rsidR="001D3FD8" w:rsidRPr="001D3FD8" w:rsidRDefault="001D3FD8" w:rsidP="001D3FD8">
            <w:pPr>
              <w:rPr>
                <w:b/>
              </w:rPr>
            </w:pPr>
            <w:r>
              <w:rPr>
                <w:b/>
              </w:rPr>
              <w:t>Topology 1</w:t>
            </w:r>
          </w:p>
        </w:tc>
      </w:tr>
      <w:tr w:rsidR="001D3FD8" w:rsidRPr="001D3FD8" w14:paraId="01A97523" w14:textId="77777777" w:rsidTr="001D3FD8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955E161" w14:textId="77777777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Carrier frequency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3030" w14:textId="3560E98E" w:rsidR="001D3FD8" w:rsidRPr="001D3FD8" w:rsidRDefault="001D3FD8" w:rsidP="001D3FD8">
            <w:r w:rsidRPr="001D3FD8">
              <w:t>900 MHz (Band n8)</w:t>
            </w:r>
            <w:r w:rsidR="00957BB1">
              <w:t>, 2GHz</w:t>
            </w:r>
          </w:p>
        </w:tc>
      </w:tr>
      <w:tr w:rsidR="001D3FD8" w:rsidRPr="001D3FD8" w14:paraId="27DF76D3" w14:textId="77777777" w:rsidTr="001D3FD8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CFF6F11" w14:textId="77777777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BW for NR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D796" w14:textId="77777777" w:rsidR="001D3FD8" w:rsidRPr="001D3FD8" w:rsidRDefault="001D3FD8" w:rsidP="001D3FD8">
            <w:r w:rsidRPr="001D3FD8">
              <w:t>10MHz with 15KHz SCS</w:t>
            </w:r>
          </w:p>
        </w:tc>
      </w:tr>
      <w:tr w:rsidR="001D3FD8" w:rsidRPr="001D3FD8" w14:paraId="3563248A" w14:textId="77777777" w:rsidTr="001D3FD8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2DE549E" w14:textId="77777777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BW for A-IOT system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14AD" w14:textId="77777777" w:rsidR="001D3FD8" w:rsidRPr="001D3FD8" w:rsidRDefault="001D3FD8" w:rsidP="001D3FD8">
            <w:r w:rsidRPr="001D3FD8">
              <w:t>180kHz, for 15kHz SCS</w:t>
            </w:r>
          </w:p>
        </w:tc>
      </w:tr>
      <w:tr w:rsidR="001D3FD8" w:rsidRPr="001D3FD8" w14:paraId="425E06FE" w14:textId="77777777" w:rsidTr="001D3FD8">
        <w:trPr>
          <w:trHeight w:val="40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77D86FE" w14:textId="77777777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Waveform (R2D)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9557" w14:textId="77777777" w:rsidR="001D3FD8" w:rsidRPr="001D3FD8" w:rsidRDefault="001D3FD8" w:rsidP="001D3FD8">
            <w:r w:rsidRPr="001D3FD8">
              <w:t xml:space="preserve">OOK waveform generated by OFDM modulator </w:t>
            </w:r>
            <w:r w:rsidRPr="001D3FD8">
              <w:br/>
            </w:r>
          </w:p>
        </w:tc>
      </w:tr>
      <w:tr w:rsidR="001D3FD8" w:rsidRPr="001D3FD8" w14:paraId="0A999CA2" w14:textId="77777777" w:rsidTr="001D3FD8">
        <w:trPr>
          <w:trHeight w:val="34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B7C6850" w14:textId="77777777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A-IoT DL power control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AD5C" w14:textId="77777777" w:rsidR="001D3FD8" w:rsidRPr="001D3FD8" w:rsidRDefault="001D3FD8" w:rsidP="001D3FD8">
            <w:r w:rsidRPr="001D3FD8">
              <w:t>No</w:t>
            </w:r>
          </w:p>
        </w:tc>
      </w:tr>
      <w:tr w:rsidR="001D3FD8" w:rsidRPr="001D3FD8" w14:paraId="0287C266" w14:textId="77777777" w:rsidTr="001D3FD8">
        <w:trPr>
          <w:trHeight w:val="35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21AB038" w14:textId="77777777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A-IoT UL power control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251F" w14:textId="42BADBD4" w:rsidR="001D3FD8" w:rsidRPr="001D3FD8" w:rsidRDefault="001D3FD8" w:rsidP="001D3FD8">
            <w:r>
              <w:t>Yes</w:t>
            </w:r>
          </w:p>
        </w:tc>
      </w:tr>
      <w:tr w:rsidR="001D3FD8" w:rsidRPr="001D3FD8" w14:paraId="5800376C" w14:textId="77777777" w:rsidTr="001D3FD8">
        <w:trPr>
          <w:trHeight w:val="26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D397602" w14:textId="77777777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Traffic model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F1FD" w14:textId="77777777" w:rsidR="001D3FD8" w:rsidRPr="001D3FD8" w:rsidRDefault="001D3FD8" w:rsidP="001D3FD8">
            <w:r w:rsidRPr="001D3FD8">
              <w:t>Full buffer</w:t>
            </w:r>
          </w:p>
        </w:tc>
      </w:tr>
      <w:tr w:rsidR="001D3FD8" w:rsidRPr="001D3FD8" w14:paraId="00C2EAD2" w14:textId="77777777" w:rsidTr="001D3FD8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B5B1323" w14:textId="77777777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Frequency reuse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E495" w14:textId="77777777" w:rsidR="001D3FD8" w:rsidRPr="001D3FD8" w:rsidRDefault="001D3FD8" w:rsidP="001D3FD8">
            <w:r w:rsidRPr="001D3FD8">
              <w:t>1</w:t>
            </w:r>
          </w:p>
        </w:tc>
      </w:tr>
      <w:tr w:rsidR="001D3FD8" w:rsidRPr="001D3FD8" w14:paraId="3EE298A2" w14:textId="77777777" w:rsidTr="001D3FD8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0B720BA" w14:textId="6EB99878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NR BS deployment (outdoor)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6062" w14:textId="77777777" w:rsidR="001D3FD8" w:rsidRPr="001D3FD8" w:rsidRDefault="001D3FD8" w:rsidP="001D3FD8">
            <w:r w:rsidRPr="001D3FD8">
              <w:t xml:space="preserve">Hexagonal grid, 19 macro sites, 3 sectors per site with </w:t>
            </w:r>
            <w:proofErr w:type="spellStart"/>
            <w:r w:rsidRPr="001D3FD8">
              <w:t>wrap around</w:t>
            </w:r>
            <w:proofErr w:type="spellEnd"/>
            <w:r w:rsidRPr="001D3FD8">
              <w:t>, 1 A-IOT indoor scenario per sector</w:t>
            </w:r>
          </w:p>
          <w:p w14:paraId="1A8D6EDB" w14:textId="7772E82F" w:rsidR="001D3FD8" w:rsidRPr="001D3FD8" w:rsidRDefault="001D3FD8" w:rsidP="001D3FD8">
            <w:r w:rsidRPr="001D3FD8">
              <w:t xml:space="preserve">NR BS height: </w:t>
            </w:r>
            <w:r w:rsidR="007B39D4">
              <w:t xml:space="preserve">Uma, </w:t>
            </w:r>
            <w:r w:rsidRPr="001D3FD8">
              <w:t>25m</w:t>
            </w:r>
          </w:p>
        </w:tc>
      </w:tr>
      <w:tr w:rsidR="001D3FD8" w:rsidRPr="001D3FD8" w14:paraId="3F1A0979" w14:textId="77777777" w:rsidTr="00952BEE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BB027C5" w14:textId="1F03DAEF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 xml:space="preserve">A-IoT reader deployment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8F9B" w14:textId="24E8FDF4" w:rsidR="001D3FD8" w:rsidRPr="001D3FD8" w:rsidRDefault="001D3FD8" w:rsidP="001D3FD8">
            <w:r>
              <w:t>Same with NR BS</w:t>
            </w:r>
          </w:p>
        </w:tc>
      </w:tr>
      <w:tr w:rsidR="001D3FD8" w:rsidRPr="001D3FD8" w14:paraId="0623A9F9" w14:textId="77777777" w:rsidTr="001D3FD8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BEA956F" w14:textId="77777777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Device distribution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9F8F" w14:textId="77777777" w:rsidR="001D3FD8" w:rsidRPr="001D3FD8" w:rsidRDefault="001D3FD8" w:rsidP="001D3FD8">
            <w:r w:rsidRPr="001D3FD8">
              <w:t>Device Height= 1.5 m</w:t>
            </w:r>
          </w:p>
          <w:p w14:paraId="2BBD21CB" w14:textId="1CA69418" w:rsidR="001D3FD8" w:rsidRPr="001D3FD8" w:rsidRDefault="001D3FD8" w:rsidP="001D3FD8">
            <w:r w:rsidRPr="001D3FD8">
              <w:t xml:space="preserve">A-IoT devices drop uniformly distributed </w:t>
            </w:r>
          </w:p>
          <w:p w14:paraId="7B6023E8" w14:textId="77777777" w:rsidR="001D3FD8" w:rsidRPr="001D3FD8" w:rsidRDefault="001D3FD8" w:rsidP="001D3FD8">
            <w:r w:rsidRPr="001D3FD8">
              <w:t>1 active A-IoT device under one reader at one drop</w:t>
            </w:r>
          </w:p>
          <w:p w14:paraId="324E6FCC" w14:textId="47815F4E" w:rsidR="001D3FD8" w:rsidRPr="001D3FD8" w:rsidRDefault="001D3FD8" w:rsidP="001D3FD8"/>
        </w:tc>
      </w:tr>
      <w:tr w:rsidR="001D3FD8" w:rsidRPr="001D3FD8" w14:paraId="2E26B1DF" w14:textId="77777777" w:rsidTr="001D3FD8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13C662A" w14:textId="77777777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NR UE dropping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0F48" w14:textId="0270CB37" w:rsidR="001D3FD8" w:rsidRPr="001D3FD8" w:rsidRDefault="001D3FD8" w:rsidP="001D3FD8">
            <w:r w:rsidRPr="001D3FD8">
              <w:t>For NR UE, uniformly distributed outdoor.</w:t>
            </w:r>
          </w:p>
          <w:p w14:paraId="654B68C4" w14:textId="77777777" w:rsidR="001D3FD8" w:rsidRPr="001D3FD8" w:rsidRDefault="001D3FD8" w:rsidP="001D3FD8">
            <w:r w:rsidRPr="001D3FD8">
              <w:t>UE number:</w:t>
            </w:r>
          </w:p>
          <w:p w14:paraId="18FF022B" w14:textId="77777777" w:rsidR="001D3FD8" w:rsidRPr="001D3FD8" w:rsidRDefault="001D3FD8" w:rsidP="001D3FD8">
            <w:r w:rsidRPr="001D3FD8">
              <w:lastRenderedPageBreak/>
              <w:t>-</w:t>
            </w:r>
            <w:r w:rsidRPr="001D3FD8">
              <w:tab/>
              <w:t>DL active UE: 1 UE per cell</w:t>
            </w:r>
          </w:p>
          <w:p w14:paraId="0A02F2BB" w14:textId="77777777" w:rsidR="001D3FD8" w:rsidRPr="001D3FD8" w:rsidRDefault="001D3FD8" w:rsidP="001D3FD8">
            <w:r w:rsidRPr="001D3FD8">
              <w:t>-</w:t>
            </w:r>
            <w:r w:rsidRPr="001D3FD8">
              <w:tab/>
              <w:t>UL active UE: 3 UE per cell</w:t>
            </w:r>
          </w:p>
        </w:tc>
      </w:tr>
      <w:tr w:rsidR="0001390B" w:rsidRPr="001D3FD8" w14:paraId="04ABEBCA" w14:textId="77777777" w:rsidTr="00637E00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D828BDC" w14:textId="25A1024F" w:rsidR="0001390B" w:rsidRPr="001D3FD8" w:rsidRDefault="0001390B" w:rsidP="0001390B">
            <w:pPr>
              <w:rPr>
                <w:b/>
                <w:bCs/>
              </w:rPr>
            </w:pPr>
            <w:r w:rsidRPr="00437645">
              <w:rPr>
                <w:rFonts w:hint="eastAsia"/>
                <w:lang w:eastAsia="zh-CN"/>
              </w:rPr>
              <w:lastRenderedPageBreak/>
              <w:t xml:space="preserve">NR BS </w:t>
            </w:r>
            <w:r w:rsidRPr="00437645">
              <w:t>Inter-site distance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C3437" w14:textId="2BCC14EB" w:rsidR="0001390B" w:rsidRPr="001D3FD8" w:rsidRDefault="0001390B" w:rsidP="0001390B">
            <w:r w:rsidRPr="00437645">
              <w:rPr>
                <w:rFonts w:hint="eastAsia"/>
                <w:color w:val="000000"/>
                <w:lang w:eastAsia="zh-CN"/>
              </w:rPr>
              <w:t>750</w:t>
            </w:r>
            <w:r>
              <w:rPr>
                <w:color w:val="000000"/>
                <w:lang w:eastAsia="zh-CN"/>
              </w:rPr>
              <w:t xml:space="preserve"> m</w:t>
            </w:r>
          </w:p>
        </w:tc>
      </w:tr>
      <w:tr w:rsidR="0001390B" w:rsidRPr="001D3FD8" w14:paraId="6FAE7194" w14:textId="77777777" w:rsidTr="001D3FD8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57DBB8E" w14:textId="67896A34" w:rsidR="0001390B" w:rsidRPr="001D3FD8" w:rsidRDefault="0001390B" w:rsidP="0001390B">
            <w:pPr>
              <w:rPr>
                <w:b/>
                <w:bCs/>
              </w:rPr>
            </w:pPr>
            <w:r w:rsidRPr="00437645">
              <w:rPr>
                <w:rFonts w:eastAsia="Arial Unicode MS"/>
                <w:color w:val="000000"/>
                <w:lang w:val="pt-BR" w:eastAsia="zh-CN"/>
              </w:rPr>
              <w:t>Minimum NR BS – NR UE distance (2D)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13BA" w14:textId="1DBC3485" w:rsidR="0001390B" w:rsidRPr="001D3FD8" w:rsidRDefault="0001390B" w:rsidP="0001390B">
            <w:r w:rsidRPr="00437645">
              <w:rPr>
                <w:color w:val="000000"/>
                <w:lang w:eastAsia="zh-CN"/>
              </w:rPr>
              <w:t>35 m</w:t>
            </w:r>
          </w:p>
        </w:tc>
      </w:tr>
      <w:tr w:rsidR="001D3FD8" w:rsidRPr="001D3FD8" w14:paraId="2BDA5A2E" w14:textId="77777777" w:rsidTr="001D3FD8">
        <w:trPr>
          <w:trHeight w:val="279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28154A3" w14:textId="77777777" w:rsidR="001D3FD8" w:rsidRPr="001D3FD8" w:rsidRDefault="001D3FD8" w:rsidP="001D3FD8">
            <w:pPr>
              <w:rPr>
                <w:b/>
                <w:bCs/>
              </w:rPr>
            </w:pPr>
            <w:r w:rsidRPr="001D3FD8">
              <w:rPr>
                <w:b/>
                <w:bCs/>
              </w:rPr>
              <w:t>Pathloss model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CA28" w14:textId="7068A016" w:rsidR="001D3FD8" w:rsidRPr="001D3FD8" w:rsidRDefault="001D3FD8" w:rsidP="001D3FD8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PL=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tw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in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+N(0,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6E902B4F" w14:textId="77777777" w:rsidR="001D3FD8" w:rsidRPr="001D3FD8" w:rsidRDefault="001D3FD8" w:rsidP="001D3FD8">
            <w:r w:rsidRPr="001D3FD8">
              <w:t>-</w:t>
            </w:r>
            <w:r w:rsidRPr="001D3FD8">
              <w:tab/>
            </w:r>
            <w:proofErr w:type="spellStart"/>
            <w:r w:rsidRPr="001D3FD8">
              <w:t>PL</w:t>
            </w:r>
            <w:r w:rsidRPr="001D3FD8">
              <w:rPr>
                <w:vertAlign w:val="subscript"/>
              </w:rPr>
              <w:t>in</w:t>
            </w:r>
            <w:proofErr w:type="spellEnd"/>
            <w:r w:rsidRPr="001D3FD8">
              <w:t xml:space="preserve"> = 0.5 * d2D-in where d2D-in is the distance to nearest factory/office boundary on the line between Tx and Rx point. Set maximum value of d2D-in as [25m] as optional</w:t>
            </w:r>
          </w:p>
        </w:tc>
      </w:tr>
      <w:tr w:rsidR="00664000" w:rsidRPr="001D3FD8" w14:paraId="56C47223" w14:textId="77777777" w:rsidTr="00D059CE">
        <w:trPr>
          <w:trHeight w:val="2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6083" w14:textId="77777777" w:rsidR="00664000" w:rsidRPr="001D3FD8" w:rsidRDefault="00664000" w:rsidP="001D3FD8">
            <w:pPr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A0BC" w14:textId="77777777" w:rsidR="00664000" w:rsidRPr="001D3FD8" w:rsidRDefault="00664000" w:rsidP="001D3FD8">
            <w:proofErr w:type="spellStart"/>
            <w:proofErr w:type="gramStart"/>
            <w:r w:rsidRPr="001D3FD8">
              <w:t>PL</w:t>
            </w:r>
            <w:r w:rsidRPr="001D3FD8">
              <w:rPr>
                <w:vertAlign w:val="subscript"/>
              </w:rPr>
              <w:t>b</w:t>
            </w:r>
            <w:proofErr w:type="spellEnd"/>
            <w:r w:rsidRPr="001D3FD8">
              <w:rPr>
                <w:vertAlign w:val="subscript"/>
              </w:rPr>
              <w:t xml:space="preserve"> </w:t>
            </w:r>
            <w:r w:rsidRPr="001D3FD8">
              <w:t>:</w:t>
            </w:r>
            <w:proofErr w:type="gramEnd"/>
          </w:p>
          <w:p w14:paraId="5F283CB0" w14:textId="77777777" w:rsidR="00664000" w:rsidRPr="001D3FD8" w:rsidRDefault="00664000" w:rsidP="001D3FD8">
            <w:r w:rsidRPr="001D3FD8">
              <w:t>NLOS and LOS in TR38.901</w:t>
            </w:r>
          </w:p>
          <w:p w14:paraId="25AD1776" w14:textId="77777777" w:rsidR="00664000" w:rsidRPr="001D3FD8" w:rsidRDefault="00664000" w:rsidP="001D3FD8">
            <w:r w:rsidRPr="001D3FD8">
              <w:t>NR BS – NR UE: Uma</w:t>
            </w:r>
          </w:p>
          <w:p w14:paraId="7C69D671" w14:textId="2D4A4584" w:rsidR="00664000" w:rsidRPr="001D3FD8" w:rsidRDefault="00664000" w:rsidP="001D3FD8">
            <w:r w:rsidRPr="001D3FD8">
              <w:t>Outdoor NR UE – A-IoT reader/ device: Uma</w:t>
            </w:r>
          </w:p>
          <w:p w14:paraId="5A930F72" w14:textId="1559B09F" w:rsidR="00664000" w:rsidRPr="001D3FD8" w:rsidRDefault="00664000" w:rsidP="00664000">
            <w:r w:rsidRPr="001D3FD8">
              <w:t>Device – A-IoT reader: Uma</w:t>
            </w:r>
          </w:p>
        </w:tc>
      </w:tr>
    </w:tbl>
    <w:p w14:paraId="63BF9B2B" w14:textId="77777777" w:rsidR="001D3FD8" w:rsidRPr="001D3FD8" w:rsidRDefault="001D3FD8" w:rsidP="00736779">
      <w:pPr>
        <w:rPr>
          <w:lang w:val="en-SE"/>
        </w:rPr>
      </w:pPr>
    </w:p>
    <w:p w14:paraId="48F8DD59" w14:textId="77777777" w:rsidR="00F93102" w:rsidRPr="00F93102" w:rsidRDefault="008D2161" w:rsidP="00F93102">
      <w:pPr>
        <w:widowControl w:val="0"/>
        <w:spacing w:before="60"/>
        <w:jc w:val="center"/>
        <w:rPr>
          <w:rFonts w:ascii="Arial" w:eastAsia="DengXian" w:hAnsi="Arial"/>
          <w:b/>
        </w:rPr>
      </w:pPr>
      <w:r>
        <w:t xml:space="preserve"> </w:t>
      </w:r>
      <w:r w:rsidR="00F93102" w:rsidRPr="00F93102">
        <w:rPr>
          <w:rFonts w:ascii="Arial" w:eastAsia="DengXian" w:hAnsi="Arial"/>
          <w:b/>
        </w:rPr>
        <w:t xml:space="preserve">Table </w:t>
      </w:r>
      <w:r w:rsidR="00F93102" w:rsidRPr="00F93102">
        <w:rPr>
          <w:rFonts w:ascii="Arial" w:hAnsi="Arial"/>
          <w:b/>
        </w:rPr>
        <w:t>6.6.2.2</w:t>
      </w:r>
      <w:r w:rsidR="00F93102" w:rsidRPr="00F93102">
        <w:rPr>
          <w:rFonts w:ascii="Arial" w:eastAsia="DengXian" w:hAnsi="Arial"/>
          <w:b/>
        </w:rPr>
        <w:t xml:space="preserve">-1: </w:t>
      </w:r>
      <w:r w:rsidR="00F93102" w:rsidRPr="00F93102">
        <w:rPr>
          <w:rFonts w:ascii="Arial" w:eastAsia="DengXian" w:hAnsi="Arial"/>
          <w:b/>
          <w:bCs/>
        </w:rPr>
        <w:t>NR BS</w:t>
      </w:r>
      <w:r w:rsidR="00F93102" w:rsidRPr="00F93102">
        <w:rPr>
          <w:rFonts w:ascii="Arial" w:eastAsia="DengXian" w:hAnsi="Arial"/>
          <w:b/>
        </w:rPr>
        <w:t xml:space="preserve"> RF parameters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52"/>
        <w:gridCol w:w="7103"/>
      </w:tblGrid>
      <w:tr w:rsidR="00F93102" w:rsidRPr="00F93102" w14:paraId="619B3A5C" w14:textId="77777777" w:rsidTr="00F93102">
        <w:trPr>
          <w:trHeight w:val="306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E508011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eastAsia="DengXian" w:hAnsi="Arial"/>
                <w:b/>
                <w:sz w:val="18"/>
              </w:rPr>
            </w:pPr>
            <w:r w:rsidRPr="00F93102">
              <w:rPr>
                <w:rFonts w:ascii="Arial" w:eastAsia="DengXian" w:hAnsi="Arial"/>
                <w:b/>
                <w:sz w:val="18"/>
              </w:rPr>
              <w:t>NR BS Parameter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14DD2C2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eastAsia="DengXian" w:hAnsi="Arial"/>
                <w:b/>
                <w:sz w:val="18"/>
              </w:rPr>
            </w:pPr>
            <w:r w:rsidRPr="00F93102">
              <w:rPr>
                <w:rFonts w:ascii="Arial" w:eastAsia="DengXian" w:hAnsi="Arial"/>
                <w:b/>
                <w:sz w:val="18"/>
              </w:rPr>
              <w:t>Values for evaluation</w:t>
            </w:r>
          </w:p>
        </w:tc>
      </w:tr>
      <w:tr w:rsidR="00F93102" w:rsidRPr="00F93102" w14:paraId="43807E22" w14:textId="77777777" w:rsidTr="00F93102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B1ACC1E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93102">
              <w:rPr>
                <w:rFonts w:ascii="Arial" w:eastAsia="DengXian" w:hAnsi="Arial"/>
                <w:b/>
                <w:bCs/>
                <w:sz w:val="18"/>
              </w:rPr>
              <w:t>Macro-BS Tx power (dBm)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5591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>46</w:t>
            </w:r>
          </w:p>
        </w:tc>
      </w:tr>
      <w:tr w:rsidR="00F93102" w:rsidRPr="00F93102" w14:paraId="1226FF4E" w14:textId="77777777" w:rsidTr="00F93102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373ABE7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93102">
              <w:rPr>
                <w:rFonts w:ascii="Arial" w:eastAsia="DengXian" w:hAnsi="Arial"/>
                <w:b/>
                <w:bCs/>
                <w:sz w:val="18"/>
              </w:rPr>
              <w:t>BS antenna gain (</w:t>
            </w:r>
            <w:proofErr w:type="spellStart"/>
            <w:r w:rsidRPr="00F93102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F93102">
              <w:rPr>
                <w:rFonts w:ascii="Arial" w:eastAsia="DengXian" w:hAnsi="Arial"/>
                <w:b/>
                <w:bCs/>
                <w:sz w:val="18"/>
              </w:rPr>
              <w:t>) and antenna pattern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96AE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>Antenna Array Geometry</w:t>
            </w:r>
            <w:r w:rsidRPr="00F93102">
              <w:rPr>
                <w:rFonts w:ascii="Microsoft YaHei" w:eastAsia="Microsoft YaHei" w:hAnsi="Microsoft YaHei" w:cs="Microsoft YaHei" w:hint="eastAsia"/>
                <w:sz w:val="18"/>
                <w:lang w:val="en-US"/>
              </w:rPr>
              <w:t>：</w:t>
            </w:r>
            <w:r w:rsidRPr="00F93102">
              <w:rPr>
                <w:rFonts w:ascii="Arial" w:eastAsia="DengXian" w:hAnsi="Arial"/>
                <w:sz w:val="18"/>
              </w:rPr>
              <w:t xml:space="preserve">BS point at fixed beam direction: vertical: </w:t>
            </w:r>
            <w:proofErr w:type="spellStart"/>
            <w:r w:rsidRPr="00F93102">
              <w:rPr>
                <w:rFonts w:ascii="Arial" w:eastAsia="DengXian" w:hAnsi="Arial"/>
                <w:sz w:val="18"/>
              </w:rPr>
              <w:t>θtilt</w:t>
            </w:r>
            <w:proofErr w:type="spellEnd"/>
            <w:r w:rsidRPr="00F93102">
              <w:rPr>
                <w:rFonts w:ascii="Arial" w:eastAsia="DengXian" w:hAnsi="Arial"/>
                <w:sz w:val="18"/>
              </w:rPr>
              <w:t xml:space="preserve"> + 90°, horizontal: 0, 120, 240 °</w:t>
            </w:r>
          </w:p>
          <w:p w14:paraId="671F8247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>Antenna pattern (horizontal)</w:t>
            </w:r>
            <w:r w:rsidRPr="00F93102">
              <w:rPr>
                <w:rFonts w:ascii="Arial" w:hAnsi="Arial"/>
                <w:sz w:val="18"/>
              </w:rPr>
              <w:t xml:space="preserve"> </w:t>
            </w:r>
            <w:r w:rsidRPr="00F93102">
              <w:rPr>
                <w:rFonts w:ascii="Arial" w:eastAsia="DengXian" w:hAnsi="Arial"/>
                <w:sz w:val="18"/>
              </w:rPr>
              <w:t>(For 3-sector cell sites with fixed antenna patterns):</w:t>
            </w:r>
          </w:p>
          <w:p w14:paraId="3ED5BB61" w14:textId="77777777" w:rsidR="00F93102" w:rsidRPr="00F93102" w:rsidRDefault="00FF1D55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H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 w:val="18"/>
                    </w:rPr>
                    <m:t>ϕ</m:t>
                  </m:r>
                </m:e>
              </m:d>
              <m:r>
                <w:rPr>
                  <w:rFonts w:ascii="Cambria Math" w:eastAsia="DengXian" w:hAnsi="Cambria Math"/>
                  <w:sz w:val="18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sz w:val="18"/>
                      <w:szCs w:val="18"/>
                    </w:rPr>
                  </m:ctrlPr>
                </m:funcPr>
                <m:fName>
                  <m:r>
                    <w:rPr>
                      <w:rFonts w:ascii="Cambria Math" w:eastAsia="DengXian" w:hAnsi="Cambria Math"/>
                      <w:sz w:val="18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/>
                                      <w:sz w:val="18"/>
                                    </w:rPr>
                                    <m:t>ϕ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3dB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18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m</m:t>
                          </m:r>
                        </m:sub>
                      </m:sSub>
                    </m:e>
                  </m:d>
                </m:e>
              </m:func>
            </m:oMath>
            <w:r w:rsidR="00F93102" w:rsidRPr="00F93102">
              <w:rPr>
                <w:rFonts w:ascii="Arial" w:hAnsi="Arial"/>
                <w:sz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φ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3dB</m:t>
                  </m:r>
                </m:sub>
              </m:sSub>
            </m:oMath>
            <w:r w:rsidR="00F93102" w:rsidRPr="00F93102">
              <w:rPr>
                <w:rFonts w:ascii="Arial" w:eastAsia="DengXian" w:hAnsi="Arial"/>
                <w:sz w:val="18"/>
              </w:rPr>
              <w:t xml:space="preserve"> = 65 degrees, </w:t>
            </w:r>
            <w:r w:rsidR="00F93102" w:rsidRPr="00F93102">
              <w:rPr>
                <w:rFonts w:ascii="Arial" w:eastAsia="DengXian" w:hAnsi="Arial"/>
                <w:i/>
                <w:iCs/>
                <w:sz w:val="18"/>
              </w:rPr>
              <w:t>A</w:t>
            </w:r>
            <w:r w:rsidR="00F93102" w:rsidRPr="00F93102">
              <w:rPr>
                <w:rFonts w:ascii="Arial" w:eastAsia="DengXian" w:hAnsi="Arial"/>
                <w:i/>
                <w:iCs/>
                <w:sz w:val="18"/>
                <w:vertAlign w:val="subscript"/>
              </w:rPr>
              <w:t>m</w:t>
            </w:r>
            <w:r w:rsidR="00F93102" w:rsidRPr="00F93102">
              <w:rPr>
                <w:rFonts w:ascii="Arial" w:eastAsia="DengXian" w:hAnsi="Arial"/>
                <w:sz w:val="18"/>
              </w:rPr>
              <w:t xml:space="preserve"> = 25 dB</w:t>
            </w:r>
          </w:p>
          <w:p w14:paraId="28824D0F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>Antenna pattern (vertical)</w:t>
            </w:r>
            <w:r w:rsidRPr="00F93102">
              <w:rPr>
                <w:rFonts w:ascii="Arial" w:hAnsi="Arial"/>
                <w:sz w:val="18"/>
              </w:rPr>
              <w:t xml:space="preserve"> </w:t>
            </w:r>
            <w:r w:rsidRPr="00F93102">
              <w:rPr>
                <w:rFonts w:ascii="Arial" w:eastAsia="DengXian" w:hAnsi="Arial"/>
                <w:sz w:val="18"/>
              </w:rPr>
              <w:t>(For 3-sector cell sites with fixed antenna patterns):</w:t>
            </w:r>
          </w:p>
          <w:p w14:paraId="29D3039B" w14:textId="77777777" w:rsidR="00F93102" w:rsidRPr="00F93102" w:rsidRDefault="00FF1D55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</m:d>
              <m:r>
                <w:rPr>
                  <w:rFonts w:ascii="Cambria Math" w:eastAsia="DengXian" w:hAnsi="Cambria Math"/>
                  <w:sz w:val="18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/>
                      <w:i/>
                      <w:sz w:val="18"/>
                      <w:szCs w:val="18"/>
                    </w:rPr>
                  </m:ctrlPr>
                </m:funcPr>
                <m:fName>
                  <m:r>
                    <w:rPr>
                      <w:rFonts w:ascii="Cambria Math" w:eastAsia="DengXian" w:hAnsi="Cambria Math"/>
                      <w:sz w:val="18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/>
                                      <w:sz w:val="18"/>
                                    </w:rPr>
                                    <m:t>θ-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90°-θ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etilt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sz w:val="18"/>
                                        </w:rPr>
                                        <m:t>3dB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/>
                          <w:sz w:val="18"/>
                        </w:rPr>
                        <m:t>,SL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sz w:val="18"/>
                            </w:rPr>
                            <m:t>v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eastAsia="DengXian" w:hAnsi="Cambria Math"/>
                  <w:sz w:val="18"/>
                </w:rPr>
                <m:t xml:space="preserve"> </m:t>
              </m:r>
              <m:sSub>
                <m:sSubPr>
                  <m:ctrlPr>
                    <w:rPr>
                      <w:rFonts w:ascii="Cambria Math" w:eastAsia="DengXian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3dB</m:t>
                  </m:r>
                </m:sub>
              </m:sSub>
            </m:oMath>
            <w:r w:rsidR="00F93102" w:rsidRPr="00F93102">
              <w:rPr>
                <w:rFonts w:ascii="Arial" w:eastAsia="DengXian" w:hAnsi="Arial"/>
                <w:sz w:val="18"/>
              </w:rPr>
              <w:t xml:space="preserve"> = 10 degrees, </w:t>
            </w:r>
            <w:proofErr w:type="spellStart"/>
            <w:r w:rsidR="00F93102" w:rsidRPr="00F93102">
              <w:rPr>
                <w:rFonts w:ascii="Arial" w:eastAsia="DengXian" w:hAnsi="Arial"/>
                <w:i/>
                <w:iCs/>
                <w:sz w:val="18"/>
              </w:rPr>
              <w:t>SLA</w:t>
            </w:r>
            <w:r w:rsidR="00F93102" w:rsidRPr="00F93102">
              <w:rPr>
                <w:rFonts w:ascii="Arial" w:eastAsia="DengXian" w:hAnsi="Arial"/>
                <w:i/>
                <w:iCs/>
                <w:sz w:val="18"/>
                <w:vertAlign w:val="subscript"/>
              </w:rPr>
              <w:t>v</w:t>
            </w:r>
            <w:proofErr w:type="spellEnd"/>
            <w:r w:rsidR="00F93102" w:rsidRPr="00F93102">
              <w:rPr>
                <w:rFonts w:ascii="Arial" w:eastAsia="DengXian" w:hAnsi="Arial"/>
                <w:sz w:val="18"/>
              </w:rPr>
              <w:t xml:space="preserve"> = 25 dB,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θ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etilt</m:t>
                  </m:r>
                </m:sub>
              </m:sSub>
            </m:oMath>
            <w:r w:rsidR="00F93102" w:rsidRPr="00F93102">
              <w:rPr>
                <w:rFonts w:ascii="Arial" w:eastAsia="DengXian" w:hAnsi="Arial"/>
                <w:sz w:val="18"/>
              </w:rPr>
              <w:t>= 9 degrees</w:t>
            </w:r>
          </w:p>
          <w:p w14:paraId="1F3E0BE8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 xml:space="preserve">Combining method in 3D antenna pattern: </w: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A</m:t>
              </m:r>
              <m:d>
                <m:dPr>
                  <m:ctrlPr>
                    <w:rPr>
                      <w:rFonts w:ascii="Cambria Math" w:eastAsia="DengXia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18"/>
                    </w:rPr>
                    <m:t>φ,θ</m:t>
                  </m:r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=-min⁡{-</m:t>
              </m:r>
              <m:d>
                <m:dPr>
                  <m:begChr m:val="["/>
                  <m:endChr m:val="]"/>
                  <m:ctrlPr>
                    <w:rPr>
                      <w:rFonts w:ascii="Cambria Math" w:eastAsia="DengXian" w:hAnsi="Cambria Math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H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sz w:val="18"/>
                        </w:rPr>
                        <m:t>φ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V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sz w:val="18"/>
                        </w:rPr>
                        <m:t>θ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sz w:val="18"/>
                </w:rPr>
                <m:t>}</m:t>
              </m:r>
            </m:oMath>
          </w:p>
          <w:p w14:paraId="2A5B7868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>BS antenna gain (</w:t>
            </w:r>
            <w:proofErr w:type="spellStart"/>
            <w:r w:rsidRPr="00F93102">
              <w:rPr>
                <w:rFonts w:ascii="Arial" w:eastAsia="DengXian" w:hAnsi="Arial"/>
                <w:sz w:val="18"/>
              </w:rPr>
              <w:t>dBi</w:t>
            </w:r>
            <w:proofErr w:type="spellEnd"/>
            <w:r w:rsidRPr="00F93102">
              <w:rPr>
                <w:rFonts w:ascii="Arial" w:eastAsia="DengXian" w:hAnsi="Arial"/>
                <w:sz w:val="18"/>
              </w:rPr>
              <w:t>) (including feeder loss:15</w:t>
            </w:r>
          </w:p>
        </w:tc>
      </w:tr>
      <w:tr w:rsidR="00F93102" w:rsidRPr="00F93102" w14:paraId="7CDAD358" w14:textId="77777777" w:rsidTr="00F93102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D1D1EC9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93102">
              <w:rPr>
                <w:rFonts w:ascii="Arial" w:eastAsia="DengXian" w:hAnsi="Arial"/>
                <w:b/>
                <w:bCs/>
                <w:sz w:val="18"/>
              </w:rPr>
              <w:t xml:space="preserve">Height of </w:t>
            </w:r>
            <w:proofErr w:type="gramStart"/>
            <w:r w:rsidRPr="00F93102">
              <w:rPr>
                <w:rFonts w:ascii="Arial" w:eastAsia="DengXian" w:hAnsi="Arial"/>
                <w:b/>
                <w:bCs/>
                <w:sz w:val="18"/>
              </w:rPr>
              <w:t>macro NR BS</w:t>
            </w:r>
            <w:proofErr w:type="gramEnd"/>
            <w:r w:rsidRPr="00F93102">
              <w:rPr>
                <w:rFonts w:ascii="Arial" w:eastAsia="DengXian" w:hAnsi="Arial"/>
                <w:b/>
                <w:bCs/>
                <w:sz w:val="18"/>
              </w:rPr>
              <w:t xml:space="preserve"> (m)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01D9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>25</w:t>
            </w:r>
          </w:p>
        </w:tc>
      </w:tr>
      <w:tr w:rsidR="00F93102" w:rsidRPr="00F93102" w14:paraId="7A0E05D9" w14:textId="77777777" w:rsidTr="00F93102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1EADE49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  <w:lang w:val="fr-FR"/>
              </w:rPr>
            </w:pPr>
            <w:r w:rsidRPr="00F93102">
              <w:rPr>
                <w:rFonts w:ascii="Arial" w:eastAsia="DengXian" w:hAnsi="Arial"/>
                <w:b/>
                <w:bCs/>
                <w:sz w:val="18"/>
                <w:lang w:val="fr-FR"/>
              </w:rPr>
              <w:t>NR Macro-BS Noise Figure(dB)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9885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>5</w:t>
            </w:r>
          </w:p>
        </w:tc>
      </w:tr>
      <w:tr w:rsidR="00F93102" w:rsidRPr="00F93102" w14:paraId="24380B89" w14:textId="77777777" w:rsidTr="00F93102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7034661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93102">
              <w:rPr>
                <w:rFonts w:ascii="Arial" w:eastAsia="DengXian" w:hAnsi="Arial"/>
                <w:b/>
                <w:bCs/>
                <w:sz w:val="18"/>
              </w:rPr>
              <w:t>Network location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A41F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>outdoor</w:t>
            </w:r>
          </w:p>
        </w:tc>
      </w:tr>
      <w:tr w:rsidR="00F93102" w:rsidRPr="00F93102" w14:paraId="038446A2" w14:textId="77777777" w:rsidTr="00F93102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51F4B2F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F93102">
              <w:rPr>
                <w:rFonts w:ascii="Arial" w:hAnsi="Arial"/>
                <w:b/>
                <w:bCs/>
                <w:sz w:val="18"/>
              </w:rPr>
              <w:t>ACLR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F754" w14:textId="77777777" w:rsidR="00F93102" w:rsidRPr="00F93102" w:rsidRDefault="00F93102" w:rsidP="00F93102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>Option 1: 30dBc</w:t>
            </w:r>
            <w:r w:rsidRPr="00F93102">
              <w:rPr>
                <w:rFonts w:ascii="Arial" w:hAnsi="Arial"/>
                <w:sz w:val="18"/>
              </w:rPr>
              <w:t xml:space="preserve">, </w:t>
            </w:r>
            <w:r w:rsidRPr="00F93102">
              <w:rPr>
                <w:rFonts w:ascii="Arial" w:eastAsia="DengXian" w:hAnsi="Arial"/>
                <w:sz w:val="18"/>
              </w:rPr>
              <w:t>Option 2: 17dBc</w:t>
            </w:r>
          </w:p>
        </w:tc>
      </w:tr>
    </w:tbl>
    <w:p w14:paraId="049664BC" w14:textId="77777777" w:rsidR="00F93102" w:rsidRPr="00F93102" w:rsidRDefault="00F93102" w:rsidP="00F93102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8A33666" w14:textId="5CC47EE9" w:rsidR="00F93102" w:rsidRPr="00F93102" w:rsidRDefault="00F93102" w:rsidP="00F931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DengXian" w:hAnsi="Arial"/>
          <w:b/>
        </w:rPr>
      </w:pPr>
      <w:r w:rsidRPr="00F93102">
        <w:rPr>
          <w:rFonts w:ascii="Arial" w:eastAsia="DengXian" w:hAnsi="Arial"/>
          <w:b/>
        </w:rPr>
        <w:lastRenderedPageBreak/>
        <w:t xml:space="preserve">Table </w:t>
      </w:r>
      <w:r>
        <w:rPr>
          <w:rFonts w:ascii="Arial" w:hAnsi="Arial"/>
          <w:b/>
        </w:rPr>
        <w:t>2:</w:t>
      </w:r>
      <w:r w:rsidRPr="00F93102">
        <w:rPr>
          <w:rFonts w:ascii="Arial" w:eastAsia="DengXian" w:hAnsi="Arial"/>
          <w:b/>
        </w:rPr>
        <w:t xml:space="preserve"> A-IoT reader RF parameters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880"/>
        <w:gridCol w:w="7975"/>
      </w:tblGrid>
      <w:tr w:rsidR="00F93102" w:rsidRPr="00F93102" w14:paraId="3970E591" w14:textId="77777777" w:rsidTr="00F93102">
        <w:trPr>
          <w:trHeight w:val="356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86AA013" w14:textId="77777777" w:rsidR="00F93102" w:rsidRPr="00F93102" w:rsidRDefault="00F931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93102">
              <w:rPr>
                <w:rFonts w:ascii="Arial" w:eastAsia="DengXian" w:hAnsi="Arial"/>
                <w:b/>
                <w:sz w:val="18"/>
              </w:rPr>
              <w:t>A-IoT reader parameters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D8BDB82" w14:textId="77777777" w:rsidR="00F93102" w:rsidRPr="00F93102" w:rsidRDefault="00F931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93102">
              <w:rPr>
                <w:rFonts w:ascii="Arial" w:eastAsia="DengXian" w:hAnsi="Arial"/>
                <w:b/>
                <w:sz w:val="18"/>
              </w:rPr>
              <w:t>Values for evaluation</w:t>
            </w:r>
          </w:p>
        </w:tc>
      </w:tr>
      <w:tr w:rsidR="00F93102" w:rsidRPr="00F93102" w14:paraId="2F883BFD" w14:textId="77777777" w:rsidTr="00F93102">
        <w:trPr>
          <w:trHeight w:val="291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B23AF43" w14:textId="77777777" w:rsidR="00F93102" w:rsidRPr="00F93102" w:rsidRDefault="00F931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93102">
              <w:rPr>
                <w:rFonts w:ascii="Arial" w:eastAsia="DengXian" w:hAnsi="Arial"/>
                <w:b/>
                <w:bCs/>
                <w:sz w:val="18"/>
              </w:rPr>
              <w:t>A-IoT reader total Tx power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7108" w14:textId="3A945646" w:rsidR="00F93102" w:rsidRPr="00F93102" w:rsidRDefault="00F117CF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003780">
              <w:rPr>
                <w:rFonts w:ascii="Arial" w:eastAsia="DengXian" w:hAnsi="Arial" w:cs="Arial"/>
                <w:color w:val="FF0000"/>
                <w:sz w:val="18"/>
                <w:szCs w:val="18"/>
                <w:lang w:eastAsia="zh-CN" w:bidi="ar"/>
              </w:rPr>
              <w:t>43</w:t>
            </w:r>
            <w:r>
              <w:rPr>
                <w:rFonts w:ascii="Arial" w:eastAsia="DengXian" w:hAnsi="Arial" w:cs="Arial"/>
                <w:color w:val="FF0000"/>
                <w:sz w:val="18"/>
                <w:szCs w:val="18"/>
                <w:lang w:eastAsia="zh-CN" w:bidi="ar"/>
              </w:rPr>
              <w:t xml:space="preserve"> </w:t>
            </w:r>
            <w:r w:rsidR="00F93102" w:rsidRPr="00F93102">
              <w:rPr>
                <w:rFonts w:ascii="Arial" w:eastAsia="DengXian" w:hAnsi="Arial"/>
                <w:sz w:val="18"/>
              </w:rPr>
              <w:t>dBm</w:t>
            </w:r>
            <w:r>
              <w:rPr>
                <w:rFonts w:ascii="Arial" w:eastAsia="DengXian" w:hAnsi="Arial"/>
                <w:sz w:val="18"/>
              </w:rPr>
              <w:t xml:space="preserve"> </w:t>
            </w:r>
          </w:p>
        </w:tc>
      </w:tr>
      <w:tr w:rsidR="00F93102" w:rsidRPr="00F93102" w14:paraId="279B20FF" w14:textId="77777777" w:rsidTr="00F93102">
        <w:trPr>
          <w:trHeight w:val="479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8722AF6" w14:textId="77777777" w:rsidR="00F93102" w:rsidRPr="00F93102" w:rsidRDefault="00F931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93102">
              <w:rPr>
                <w:rFonts w:ascii="Arial" w:eastAsia="DengXian" w:hAnsi="Arial"/>
                <w:b/>
                <w:bCs/>
                <w:sz w:val="18"/>
              </w:rPr>
              <w:t>A-IoT reader receiver Noise Figure (dB)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CEDF" w14:textId="3DD37FC6" w:rsidR="00F93102" w:rsidRPr="00F93102" w:rsidRDefault="003F03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5</w:t>
            </w:r>
          </w:p>
        </w:tc>
      </w:tr>
      <w:tr w:rsidR="00F93102" w:rsidRPr="00F93102" w14:paraId="1F952C61" w14:textId="77777777" w:rsidTr="00F93102">
        <w:trPr>
          <w:trHeight w:val="336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54DA457" w14:textId="77777777" w:rsidR="00F93102" w:rsidRPr="00F93102" w:rsidRDefault="00F931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93102">
              <w:rPr>
                <w:rFonts w:ascii="Arial" w:eastAsia="DengXian" w:hAnsi="Arial"/>
                <w:b/>
                <w:bCs/>
                <w:sz w:val="18"/>
              </w:rPr>
              <w:t>A-IoT reader antenna gain (</w:t>
            </w:r>
            <w:proofErr w:type="spellStart"/>
            <w:r w:rsidRPr="00F93102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F93102">
              <w:rPr>
                <w:rFonts w:ascii="Arial" w:eastAsia="DengXian" w:hAnsi="Arial"/>
                <w:b/>
                <w:bCs/>
                <w:sz w:val="18"/>
              </w:rPr>
              <w:t>)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5EF2" w14:textId="77777777" w:rsidR="00F93102" w:rsidRPr="00F93102" w:rsidRDefault="00F931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>6</w:t>
            </w:r>
          </w:p>
        </w:tc>
      </w:tr>
      <w:tr w:rsidR="00F93102" w:rsidRPr="00F93102" w14:paraId="7017971B" w14:textId="77777777" w:rsidTr="00F93102">
        <w:trPr>
          <w:trHeight w:val="269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8D43D23" w14:textId="77777777" w:rsidR="00F93102" w:rsidRPr="00F93102" w:rsidRDefault="00F931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F93102">
              <w:rPr>
                <w:rFonts w:ascii="Arial" w:hAnsi="Arial"/>
                <w:b/>
                <w:bCs/>
                <w:sz w:val="18"/>
              </w:rPr>
              <w:t>ACLR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2E86" w14:textId="77777777" w:rsidR="00F93102" w:rsidRPr="00F93102" w:rsidRDefault="00F931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eastAsia="DengXian" w:hAnsi="Arial"/>
                <w:sz w:val="18"/>
              </w:rPr>
            </w:pPr>
            <w:r w:rsidRPr="00F93102">
              <w:rPr>
                <w:rFonts w:ascii="Arial" w:eastAsia="DengXian" w:hAnsi="Arial"/>
                <w:sz w:val="18"/>
              </w:rPr>
              <w:t xml:space="preserve">ACLR of legacy NB -IOT </w:t>
            </w:r>
            <w:proofErr w:type="spellStart"/>
            <w:proofErr w:type="gramStart"/>
            <w:r w:rsidRPr="00F93102">
              <w:rPr>
                <w:rFonts w:ascii="Arial" w:eastAsia="DengXian" w:hAnsi="Arial"/>
                <w:sz w:val="18"/>
              </w:rPr>
              <w:t>gNB</w:t>
            </w:r>
            <w:proofErr w:type="spellEnd"/>
            <w:r w:rsidRPr="00F93102">
              <w:rPr>
                <w:rFonts w:ascii="Arial" w:eastAsia="DengXian" w:hAnsi="Arial"/>
                <w:sz w:val="18"/>
              </w:rPr>
              <w:t xml:space="preserve"> </w:t>
            </w:r>
            <w:r w:rsidRPr="00F93102">
              <w:rPr>
                <w:rFonts w:ascii="Arial" w:hAnsi="Arial"/>
                <w:sz w:val="18"/>
              </w:rPr>
              <w:t xml:space="preserve"> </w:t>
            </w:r>
            <w:r w:rsidRPr="00F93102">
              <w:rPr>
                <w:rFonts w:ascii="Arial" w:eastAsia="DengXian" w:hAnsi="Arial"/>
                <w:sz w:val="18"/>
              </w:rPr>
              <w:t>(</w:t>
            </w:r>
            <w:proofErr w:type="gramEnd"/>
            <w:r w:rsidRPr="00F93102">
              <w:rPr>
                <w:rFonts w:ascii="Arial" w:eastAsia="DengXian" w:hAnsi="Arial"/>
                <w:sz w:val="18"/>
              </w:rPr>
              <w:t>i.e. ACLR1:40dB</w:t>
            </w:r>
            <w:r w:rsidRPr="00F93102">
              <w:rPr>
                <w:rFonts w:ascii="Microsoft YaHei" w:eastAsia="Microsoft YaHei" w:hAnsi="Microsoft YaHei" w:cs="Microsoft YaHei" w:hint="eastAsia"/>
                <w:sz w:val="18"/>
                <w:lang w:val="en-US"/>
              </w:rPr>
              <w:t>，</w:t>
            </w:r>
            <w:r w:rsidRPr="00F93102">
              <w:rPr>
                <w:rFonts w:ascii="Arial" w:eastAsia="DengXian" w:hAnsi="Arial"/>
                <w:sz w:val="18"/>
              </w:rPr>
              <w:t>ACLR2:50dB)</w:t>
            </w:r>
          </w:p>
        </w:tc>
      </w:tr>
      <w:tr w:rsidR="00F93102" w:rsidRPr="00F93102" w14:paraId="067125C7" w14:textId="77777777" w:rsidTr="00F93102">
        <w:trPr>
          <w:trHeight w:val="269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40CCB23" w14:textId="77777777" w:rsidR="00F93102" w:rsidRPr="00F93102" w:rsidRDefault="00F931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F93102">
              <w:rPr>
                <w:rFonts w:ascii="Arial" w:hAnsi="Arial"/>
                <w:b/>
                <w:bCs/>
                <w:sz w:val="18"/>
              </w:rPr>
              <w:t>ACS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DFF3" w14:textId="77777777" w:rsidR="00F93102" w:rsidRPr="00F93102" w:rsidRDefault="00F931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hAnsi="Arial"/>
                <w:sz w:val="18"/>
              </w:rPr>
            </w:pPr>
            <w:r w:rsidRPr="00F93102">
              <w:rPr>
                <w:rFonts w:ascii="Arial" w:hAnsi="Arial"/>
                <w:sz w:val="18"/>
              </w:rPr>
              <w:t>Same as legacy NR BS</w:t>
            </w:r>
          </w:p>
        </w:tc>
      </w:tr>
      <w:tr w:rsidR="00F93102" w:rsidRPr="00F93102" w14:paraId="3C39FE4A" w14:textId="77777777" w:rsidTr="00F93102">
        <w:trPr>
          <w:trHeight w:val="300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DC2F51F" w14:textId="77777777" w:rsidR="00F93102" w:rsidRPr="00F93102" w:rsidRDefault="00F93102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F93102">
              <w:rPr>
                <w:rFonts w:ascii="Arial" w:eastAsia="DengXian" w:hAnsi="Arial"/>
                <w:b/>
                <w:bCs/>
                <w:sz w:val="18"/>
              </w:rPr>
              <w:t>Antenna configuration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BF56" w14:textId="46E051B1" w:rsidR="00F93102" w:rsidRPr="00F93102" w:rsidRDefault="005C3573" w:rsidP="00F9310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60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Same with the BS</w:t>
            </w:r>
          </w:p>
        </w:tc>
      </w:tr>
    </w:tbl>
    <w:p w14:paraId="17DD31A1" w14:textId="77777777" w:rsidR="00F93102" w:rsidRDefault="00F93102" w:rsidP="00F93102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5628670" w14:textId="77777777" w:rsidR="005044A9" w:rsidRPr="005044A9" w:rsidRDefault="005044A9" w:rsidP="005044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DengXian" w:hAnsi="Arial"/>
          <w:b/>
        </w:rPr>
      </w:pPr>
      <w:r w:rsidRPr="005044A9">
        <w:rPr>
          <w:rFonts w:ascii="Arial" w:eastAsia="DengXian" w:hAnsi="Arial"/>
          <w:b/>
        </w:rPr>
        <w:t xml:space="preserve">Table </w:t>
      </w:r>
      <w:r w:rsidRPr="005044A9">
        <w:rPr>
          <w:rFonts w:ascii="Arial" w:hAnsi="Arial"/>
          <w:b/>
          <w:lang w:eastAsia="zh-CN"/>
        </w:rPr>
        <w:t>6.6.2.3</w:t>
      </w:r>
      <w:r w:rsidRPr="005044A9">
        <w:rPr>
          <w:rFonts w:ascii="Arial" w:eastAsia="DengXian" w:hAnsi="Arial"/>
          <w:b/>
        </w:rPr>
        <w:t>-1: NR UE RF parameters</w:t>
      </w:r>
    </w:p>
    <w:tbl>
      <w:tblPr>
        <w:tblW w:w="2941" w:type="pct"/>
        <w:jc w:val="center"/>
        <w:tblLook w:val="04A0" w:firstRow="1" w:lastRow="0" w:firstColumn="1" w:lastColumn="0" w:noHBand="0" w:noVBand="1"/>
      </w:tblPr>
      <w:tblGrid>
        <w:gridCol w:w="3041"/>
        <w:gridCol w:w="2756"/>
      </w:tblGrid>
      <w:tr w:rsidR="005044A9" w:rsidRPr="005044A9" w14:paraId="21692AD5" w14:textId="77777777" w:rsidTr="005044A9">
        <w:trPr>
          <w:trHeight w:val="480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FCC61AF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b/>
                <w:sz w:val="18"/>
                <w:lang w:eastAsia="zh-CN"/>
              </w:rPr>
              <w:t>NR UE Parameter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ECC5F1A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b/>
                <w:sz w:val="18"/>
                <w:lang w:eastAsia="zh-CN"/>
              </w:rPr>
              <w:t>Values for evaluation</w:t>
            </w:r>
          </w:p>
        </w:tc>
      </w:tr>
      <w:tr w:rsidR="005044A9" w:rsidRPr="005044A9" w14:paraId="3EE17F8F" w14:textId="77777777" w:rsidTr="005044A9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A9D04AB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UE TX power in dBm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0569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sz w:val="18"/>
                <w:lang w:eastAsia="zh-CN"/>
              </w:rPr>
              <w:t>-40 to 23</w:t>
            </w:r>
          </w:p>
        </w:tc>
      </w:tr>
      <w:tr w:rsidR="005044A9" w:rsidRPr="005044A9" w14:paraId="1483E11B" w14:textId="77777777" w:rsidTr="005044A9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BE778CC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NR UE Antenna gain (</w:t>
            </w:r>
            <w:proofErr w:type="spellStart"/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dBi</w:t>
            </w:r>
            <w:proofErr w:type="spellEnd"/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)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20DF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</w:tr>
      <w:tr w:rsidR="005044A9" w:rsidRPr="005044A9" w14:paraId="7A5159B7" w14:textId="77777777" w:rsidTr="005044A9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25F9756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Height of UE antenna (m)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7F81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sz w:val="18"/>
                <w:lang w:eastAsia="zh-CN"/>
              </w:rPr>
              <w:t xml:space="preserve">1.5 </w:t>
            </w:r>
          </w:p>
        </w:tc>
      </w:tr>
      <w:tr w:rsidR="005044A9" w:rsidRPr="005044A9" w14:paraId="69DCD9AE" w14:textId="77777777" w:rsidTr="005044A9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DEBCA3A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NR UE ACLR</w:t>
            </w:r>
            <w:r w:rsidRPr="005044A9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eastAsia="zh-CN"/>
              </w:rPr>
              <w:t>（</w:t>
            </w:r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dB</w:t>
            </w:r>
            <w:r w:rsidRPr="005044A9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eastAsia="zh-CN"/>
              </w:rPr>
              <w:t>）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D993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</w:tr>
      <w:tr w:rsidR="005044A9" w:rsidRPr="005044A9" w14:paraId="0AF76AB9" w14:textId="77777777" w:rsidTr="005044A9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897DD06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lang w:val="fr-FR" w:eastAsia="zh-CN"/>
              </w:rPr>
            </w:pPr>
            <w:r w:rsidRPr="005044A9">
              <w:rPr>
                <w:rFonts w:ascii="Arial" w:eastAsia="DengXian" w:hAnsi="Arial"/>
                <w:b/>
                <w:bCs/>
                <w:sz w:val="18"/>
                <w:lang w:val="fr-FR" w:eastAsia="zh-CN"/>
              </w:rPr>
              <w:t>NR UE Noise Figure</w:t>
            </w:r>
            <w:r w:rsidRPr="005044A9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val="fr-FR" w:eastAsia="zh-CN"/>
              </w:rPr>
              <w:t>（</w:t>
            </w:r>
            <w:r w:rsidRPr="005044A9">
              <w:rPr>
                <w:rFonts w:ascii="Arial" w:eastAsia="DengXian" w:hAnsi="Arial"/>
                <w:b/>
                <w:bCs/>
                <w:sz w:val="18"/>
                <w:lang w:val="fr-FR" w:eastAsia="zh-CN"/>
              </w:rPr>
              <w:t>dB</w:t>
            </w:r>
            <w:r w:rsidRPr="005044A9">
              <w:rPr>
                <w:rFonts w:ascii="Microsoft YaHei" w:eastAsia="Microsoft YaHei" w:hAnsi="Microsoft YaHei" w:cs="Microsoft YaHei" w:hint="eastAsia"/>
                <w:b/>
                <w:bCs/>
                <w:sz w:val="18"/>
                <w:lang w:val="fr-FR" w:eastAsia="zh-CN"/>
              </w:rPr>
              <w:t>）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0FD6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sz w:val="18"/>
                <w:lang w:eastAsia="zh-CN"/>
              </w:rPr>
              <w:t>9</w:t>
            </w:r>
          </w:p>
        </w:tc>
      </w:tr>
      <w:tr w:rsidR="005044A9" w:rsidRPr="005044A9" w14:paraId="56003D5C" w14:textId="77777777" w:rsidTr="005044A9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0C5F6D9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Antenna configuration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D326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sz w:val="18"/>
                <w:lang w:eastAsia="zh-CN"/>
              </w:rPr>
              <w:t>Omni direction antenna</w:t>
            </w:r>
          </w:p>
        </w:tc>
      </w:tr>
    </w:tbl>
    <w:p w14:paraId="623EC31E" w14:textId="77777777" w:rsidR="005044A9" w:rsidRPr="005044A9" w:rsidRDefault="005044A9" w:rsidP="005044A9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CD047CB" w14:textId="77777777" w:rsidR="005044A9" w:rsidRPr="005044A9" w:rsidRDefault="005044A9" w:rsidP="005044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DengXian" w:hAnsi="Arial"/>
          <w:b/>
        </w:rPr>
      </w:pPr>
      <w:r w:rsidRPr="005044A9">
        <w:rPr>
          <w:rFonts w:ascii="Arial" w:eastAsia="DengXian" w:hAnsi="Arial"/>
          <w:b/>
        </w:rPr>
        <w:t xml:space="preserve">Table </w:t>
      </w:r>
      <w:r w:rsidRPr="005044A9">
        <w:rPr>
          <w:rFonts w:ascii="Arial" w:hAnsi="Arial"/>
          <w:b/>
          <w:lang w:eastAsia="zh-CN"/>
        </w:rPr>
        <w:t>6.6.2.3</w:t>
      </w:r>
      <w:r w:rsidRPr="005044A9">
        <w:rPr>
          <w:rFonts w:ascii="Arial" w:eastAsia="DengXian" w:hAnsi="Arial"/>
          <w:b/>
        </w:rPr>
        <w:t xml:space="preserve">-2: </w:t>
      </w:r>
      <w:r w:rsidRPr="005044A9">
        <w:rPr>
          <w:rFonts w:ascii="Arial" w:eastAsia="DengXian" w:hAnsi="Arial"/>
          <w:b/>
          <w:bCs/>
          <w:lang w:eastAsia="zh-CN"/>
        </w:rPr>
        <w:t>A-IoT device</w:t>
      </w:r>
      <w:r w:rsidRPr="005044A9">
        <w:rPr>
          <w:rFonts w:ascii="Arial" w:eastAsia="DengXian" w:hAnsi="Arial"/>
          <w:b/>
        </w:rPr>
        <w:t xml:space="preserve"> RF parameters</w:t>
      </w:r>
    </w:p>
    <w:tbl>
      <w:tblPr>
        <w:tblW w:w="4118" w:type="pct"/>
        <w:jc w:val="center"/>
        <w:tblLook w:val="04A0" w:firstRow="1" w:lastRow="0" w:firstColumn="1" w:lastColumn="0" w:noHBand="0" w:noVBand="1"/>
      </w:tblPr>
      <w:tblGrid>
        <w:gridCol w:w="3918"/>
        <w:gridCol w:w="2170"/>
        <w:gridCol w:w="2029"/>
      </w:tblGrid>
      <w:tr w:rsidR="005044A9" w:rsidRPr="005044A9" w14:paraId="47542030" w14:textId="77777777" w:rsidTr="005044A9">
        <w:trPr>
          <w:trHeight w:val="265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D5EEDD1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b/>
                <w:sz w:val="18"/>
                <w:lang w:eastAsia="zh-CN"/>
              </w:rPr>
              <w:t>A-IoT device parameters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DD6582C" w14:textId="0805CB06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zh-CN"/>
              </w:rPr>
            </w:pPr>
            <w:r w:rsidRPr="005044A9">
              <w:rPr>
                <w:rFonts w:ascii="Arial" w:eastAsia="Times New Roman" w:hAnsi="Arial" w:cs="Arial"/>
                <w:b/>
                <w:sz w:val="16"/>
                <w:lang w:eastAsia="zh-CN"/>
              </w:rPr>
              <w:t xml:space="preserve">Device </w:t>
            </w:r>
            <w:r>
              <w:rPr>
                <w:rFonts w:ascii="Arial" w:eastAsia="Times New Roman" w:hAnsi="Arial" w:cs="Arial"/>
                <w:b/>
                <w:sz w:val="16"/>
                <w:lang w:eastAsia="zh-CN"/>
              </w:rPr>
              <w:t>2b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3016387" w14:textId="7DFB4265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zh-CN"/>
              </w:rPr>
            </w:pPr>
            <w:r w:rsidRPr="005044A9">
              <w:rPr>
                <w:rFonts w:ascii="Arial" w:eastAsia="Times New Roman" w:hAnsi="Arial" w:cs="Arial"/>
                <w:b/>
                <w:sz w:val="16"/>
                <w:lang w:eastAsia="zh-CN"/>
              </w:rPr>
              <w:t xml:space="preserve">Device </w:t>
            </w:r>
            <w:r>
              <w:rPr>
                <w:rFonts w:ascii="Arial" w:eastAsia="Times New Roman" w:hAnsi="Arial" w:cs="Arial"/>
                <w:b/>
                <w:sz w:val="16"/>
                <w:lang w:eastAsia="zh-CN"/>
              </w:rPr>
              <w:t>C</w:t>
            </w:r>
          </w:p>
        </w:tc>
      </w:tr>
      <w:tr w:rsidR="005044A9" w:rsidRPr="005044A9" w14:paraId="4E3DF8AB" w14:textId="77777777" w:rsidTr="005044A9">
        <w:trPr>
          <w:trHeight w:val="419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163ABBB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bookmarkStart w:id="5" w:name="OLE_LINK15"/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 xml:space="preserve">A-IoT device effective antenna gain per Tx or Rx branch </w:t>
            </w:r>
            <w:bookmarkEnd w:id="5"/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(</w:t>
            </w:r>
            <w:proofErr w:type="spellStart"/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dBi</w:t>
            </w:r>
            <w:proofErr w:type="spellEnd"/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)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D3B0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sz w:val="18"/>
                <w:lang w:eastAsia="zh-CN"/>
              </w:rPr>
              <w:t xml:space="preserve">0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DF7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</w:tr>
      <w:tr w:rsidR="005044A9" w:rsidRPr="005044A9" w14:paraId="73F6E839" w14:textId="77777777" w:rsidTr="005044A9">
        <w:trPr>
          <w:trHeight w:val="358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A798D17" w14:textId="12A7104B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A-IoT devic</w:t>
            </w:r>
            <w:r>
              <w:rPr>
                <w:rFonts w:ascii="Arial" w:eastAsia="DengXian" w:hAnsi="Arial"/>
                <w:b/>
                <w:bCs/>
                <w:sz w:val="18"/>
                <w:lang w:eastAsia="zh-CN"/>
              </w:rPr>
              <w:t>e transmission power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E8F2" w14:textId="22BFA6A8" w:rsidR="00752401" w:rsidRPr="00752401" w:rsidRDefault="00752401" w:rsidP="00752401">
            <w:pPr>
              <w:widowControl w:val="0"/>
              <w:spacing w:after="0"/>
              <w:rPr>
                <w:rFonts w:ascii="Arial" w:eastAsia="DengXian" w:hAnsi="Arial" w:cs="Arial"/>
                <w:color w:val="FF0000"/>
                <w:sz w:val="18"/>
                <w:szCs w:val="18"/>
                <w:lang w:eastAsia="zh-CN"/>
              </w:rPr>
            </w:pPr>
            <w:r w:rsidRPr="00752401">
              <w:rPr>
                <w:rFonts w:ascii="Arial" w:eastAsia="DengXian" w:hAnsi="Arial" w:cs="Arial"/>
                <w:color w:val="FF0000"/>
                <w:sz w:val="18"/>
                <w:szCs w:val="18"/>
                <w:lang w:eastAsia="zh-CN"/>
              </w:rPr>
              <w:t>{-10, -20} dBm</w:t>
            </w:r>
          </w:p>
          <w:p w14:paraId="64268471" w14:textId="73E3FFB8" w:rsidR="005044A9" w:rsidRPr="005044A9" w:rsidRDefault="005044A9" w:rsidP="007524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E221" w14:textId="2D694A02" w:rsidR="005044A9" w:rsidRPr="005044A9" w:rsidRDefault="00752401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52401">
              <w:rPr>
                <w:rFonts w:ascii="Arial" w:eastAsia="DengXian" w:hAnsi="Arial" w:cs="Arial"/>
                <w:color w:val="FF0000"/>
                <w:sz w:val="18"/>
                <w:szCs w:val="18"/>
                <w:lang w:eastAsia="zh-CN"/>
              </w:rPr>
              <w:t>{-3, 0, 5} dBm</w:t>
            </w:r>
          </w:p>
        </w:tc>
      </w:tr>
      <w:tr w:rsidR="005044A9" w:rsidRPr="005044A9" w14:paraId="6AD75640" w14:textId="77777777" w:rsidTr="005044A9">
        <w:trPr>
          <w:trHeight w:val="419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72F67AF" w14:textId="226F794C" w:rsidR="00D5544C" w:rsidRPr="005044A9" w:rsidRDefault="00D5544C" w:rsidP="00D55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lang w:eastAsia="zh-CN"/>
              </w:rPr>
              <w:t>SNR</w:t>
            </w:r>
          </w:p>
          <w:p w14:paraId="60A96DA1" w14:textId="69AB89B6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9726" w14:textId="2E7C2351" w:rsidR="005044A9" w:rsidRPr="005044A9" w:rsidRDefault="008D638A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One value should be used in coexisting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6898" w14:textId="2422AA55" w:rsidR="005044A9" w:rsidRPr="005044A9" w:rsidRDefault="008D638A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One value should be used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zh-CN"/>
              </w:rPr>
              <w:t>in coexisting</w:t>
            </w:r>
          </w:p>
        </w:tc>
      </w:tr>
      <w:tr w:rsidR="005044A9" w:rsidRPr="005044A9" w14:paraId="05695D38" w14:textId="77777777" w:rsidTr="005044A9">
        <w:trPr>
          <w:trHeight w:val="276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214B695" w14:textId="77777777" w:rsidR="005044A9" w:rsidRPr="005044A9" w:rsidRDefault="005044A9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b/>
                <w:bCs/>
                <w:sz w:val="18"/>
                <w:lang w:val="fr-FR" w:eastAsia="zh-CN"/>
              </w:rPr>
            </w:pPr>
            <w:r w:rsidRPr="005044A9">
              <w:rPr>
                <w:rFonts w:ascii="Arial" w:eastAsia="DengXian" w:hAnsi="Arial"/>
                <w:b/>
                <w:bCs/>
                <w:sz w:val="18"/>
                <w:lang w:val="fr-FR" w:eastAsia="zh-CN"/>
              </w:rPr>
              <w:t xml:space="preserve">A-IoT </w:t>
            </w:r>
            <w:proofErr w:type="spellStart"/>
            <w:r w:rsidRPr="005044A9">
              <w:rPr>
                <w:rFonts w:ascii="Arial" w:eastAsia="DengXian" w:hAnsi="Arial"/>
                <w:b/>
                <w:bCs/>
                <w:sz w:val="18"/>
                <w:lang w:val="fr-FR" w:eastAsia="zh-CN"/>
              </w:rPr>
              <w:t>device</w:t>
            </w:r>
            <w:proofErr w:type="spellEnd"/>
            <w:r w:rsidRPr="005044A9">
              <w:rPr>
                <w:rFonts w:ascii="Arial" w:eastAsia="DengXian" w:hAnsi="Arial"/>
                <w:b/>
                <w:bCs/>
                <w:sz w:val="18"/>
                <w:lang w:val="fr-FR" w:eastAsia="zh-CN"/>
              </w:rPr>
              <w:t xml:space="preserve"> noise figure (dB)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4A2B" w14:textId="3FA842C9" w:rsidR="005044A9" w:rsidRPr="005044A9" w:rsidRDefault="008E61CA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8E61CA">
              <w:rPr>
                <w:rFonts w:ascii="Arial" w:eastAsia="DengXian" w:hAnsi="Arial"/>
                <w:color w:val="FF0000"/>
                <w:sz w:val="18"/>
                <w:lang w:eastAsia="zh-CN"/>
              </w:rPr>
              <w:t>15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3DDF" w14:textId="5290D30A" w:rsidR="005044A9" w:rsidRPr="005044A9" w:rsidRDefault="00E14B01" w:rsidP="00504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14B01">
              <w:rPr>
                <w:rFonts w:ascii="Arial" w:eastAsia="DengXian" w:hAnsi="Arial" w:cs="Arial"/>
                <w:color w:val="FF0000"/>
                <w:sz w:val="18"/>
                <w:szCs w:val="18"/>
                <w:lang w:eastAsia="zh-CN"/>
              </w:rPr>
              <w:t xml:space="preserve">13 </w:t>
            </w:r>
          </w:p>
        </w:tc>
      </w:tr>
      <w:tr w:rsidR="00C66491" w:rsidRPr="005044A9" w14:paraId="4DEF4A2B" w14:textId="77777777" w:rsidTr="005044A9">
        <w:trPr>
          <w:trHeight w:val="276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3AB85A6" w14:textId="3F046120" w:rsidR="00C66491" w:rsidRPr="005044A9" w:rsidRDefault="00C66491" w:rsidP="00C664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b/>
                <w:bCs/>
                <w:sz w:val="18"/>
                <w:lang w:val="fr-FR" w:eastAsia="zh-CN"/>
              </w:rPr>
            </w:pPr>
            <w:r w:rsidRPr="005044A9">
              <w:rPr>
                <w:rFonts w:ascii="Arial" w:eastAsia="DengXian" w:hAnsi="Arial"/>
                <w:b/>
                <w:bCs/>
                <w:sz w:val="18"/>
                <w:lang w:eastAsia="zh-CN"/>
              </w:rPr>
              <w:t>Antenna configuration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02C1" w14:textId="260EE7DC" w:rsidR="00C66491" w:rsidRPr="008E61CA" w:rsidRDefault="00C66491" w:rsidP="00C664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color w:val="FF0000"/>
                <w:sz w:val="18"/>
                <w:lang w:eastAsia="zh-CN"/>
              </w:rPr>
            </w:pPr>
            <w:r w:rsidRPr="005044A9">
              <w:rPr>
                <w:rFonts w:ascii="Arial" w:eastAsia="DengXian" w:hAnsi="Arial"/>
                <w:sz w:val="18"/>
                <w:lang w:eastAsia="zh-CN"/>
              </w:rPr>
              <w:t>Omni direction antenna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A9A" w14:textId="5C93AE38" w:rsidR="00C66491" w:rsidRPr="00E14B01" w:rsidRDefault="00C66491" w:rsidP="00C664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color w:val="FF0000"/>
                <w:sz w:val="18"/>
                <w:szCs w:val="18"/>
                <w:lang w:eastAsia="zh-CN"/>
              </w:rPr>
            </w:pPr>
            <w:r w:rsidRPr="005044A9">
              <w:rPr>
                <w:rFonts w:ascii="Arial" w:eastAsia="DengXian" w:hAnsi="Arial"/>
                <w:sz w:val="18"/>
                <w:lang w:eastAsia="zh-CN"/>
              </w:rPr>
              <w:t>Omni direction antenna</w:t>
            </w:r>
          </w:p>
        </w:tc>
      </w:tr>
      <w:tr w:rsidR="00C66491" w:rsidRPr="005044A9" w14:paraId="327C2763" w14:textId="77777777" w:rsidTr="005044A9">
        <w:trPr>
          <w:trHeight w:val="276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01F620" w14:textId="7EF1B25A" w:rsidR="00C66491" w:rsidRPr="005044A9" w:rsidRDefault="00C66491" w:rsidP="00C664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lang w:eastAsia="zh-CN"/>
              </w:rPr>
              <w:t>ACLR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E5F1" w14:textId="4A962C43" w:rsidR="00C66491" w:rsidRPr="005044A9" w:rsidRDefault="00C66491" w:rsidP="00C664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{30, 25, 20}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30DB" w14:textId="5A4A99C4" w:rsidR="00C66491" w:rsidRPr="005044A9" w:rsidRDefault="00C66491" w:rsidP="00C664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{30, 25, 20}</w:t>
            </w:r>
          </w:p>
        </w:tc>
      </w:tr>
      <w:tr w:rsidR="00C66491" w:rsidRPr="005044A9" w14:paraId="3BC00AD4" w14:textId="77777777" w:rsidTr="005044A9">
        <w:trPr>
          <w:trHeight w:val="276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E3FA24A" w14:textId="2DFF098A" w:rsidR="00C66491" w:rsidRPr="005044A9" w:rsidRDefault="00C66491" w:rsidP="00C664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lang w:eastAsia="zh-CN"/>
              </w:rPr>
              <w:t>ACS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C2B5" w14:textId="1FDC74EC" w:rsidR="00C66491" w:rsidRPr="005044A9" w:rsidRDefault="00C66491" w:rsidP="00C664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{</w:t>
            </w:r>
            <w:r w:rsidR="00352EC5">
              <w:rPr>
                <w:rFonts w:ascii="Arial" w:eastAsia="DengXian" w:hAnsi="Arial"/>
                <w:sz w:val="18"/>
                <w:lang w:eastAsia="zh-CN"/>
              </w:rPr>
              <w:t>28</w:t>
            </w:r>
            <w:r w:rsidR="00813BCB">
              <w:rPr>
                <w:rFonts w:ascii="Arial" w:eastAsia="DengXian" w:hAnsi="Arial"/>
                <w:sz w:val="18"/>
                <w:lang w:eastAsia="zh-CN"/>
              </w:rPr>
              <w:t>,</w:t>
            </w:r>
            <w:r w:rsidR="00352EC5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proofErr w:type="gramStart"/>
            <w:r w:rsidR="00352EC5">
              <w:rPr>
                <w:rFonts w:ascii="Arial" w:eastAsia="DengXian" w:hAnsi="Arial"/>
                <w:sz w:val="18"/>
                <w:lang w:eastAsia="zh-CN"/>
              </w:rPr>
              <w:t>20</w:t>
            </w:r>
            <w:r w:rsidR="00813BCB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zh-CN"/>
              </w:rPr>
              <w:t>}</w:t>
            </w:r>
            <w:proofErr w:type="gramEnd"/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5AB8" w14:textId="5B1A77B1" w:rsidR="00C66491" w:rsidRPr="005044A9" w:rsidRDefault="00C66491" w:rsidP="00C664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{</w:t>
            </w:r>
            <w:r w:rsidR="00352EC5">
              <w:rPr>
                <w:rFonts w:ascii="Arial" w:eastAsia="DengXian" w:hAnsi="Arial"/>
                <w:sz w:val="18"/>
                <w:lang w:eastAsia="zh-CN"/>
              </w:rPr>
              <w:t>28,20</w:t>
            </w:r>
            <w:r>
              <w:rPr>
                <w:rFonts w:ascii="Arial" w:eastAsia="DengXian" w:hAnsi="Arial"/>
                <w:sz w:val="18"/>
                <w:lang w:eastAsia="zh-CN"/>
              </w:rPr>
              <w:t>}</w:t>
            </w:r>
          </w:p>
        </w:tc>
      </w:tr>
    </w:tbl>
    <w:p w14:paraId="0820D19A" w14:textId="77777777" w:rsidR="005044A9" w:rsidRPr="005044A9" w:rsidRDefault="005044A9" w:rsidP="005044A9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7FCF7B52" w14:textId="43541E36" w:rsidR="00F93102" w:rsidRDefault="00F0083F" w:rsidP="00F93102">
      <w:pPr>
        <w:overflowPunct w:val="0"/>
        <w:autoSpaceDE w:val="0"/>
        <w:autoSpaceDN w:val="0"/>
        <w:adjustRightInd w:val="0"/>
        <w:rPr>
          <w:rFonts w:eastAsia="Times New Roman"/>
        </w:rPr>
      </w:pPr>
      <w:r>
        <w:rPr>
          <w:rFonts w:eastAsia="Times New Roman"/>
        </w:rPr>
        <w:t xml:space="preserve">In RAN1 agreements, the different scenario is considered </w:t>
      </w:r>
      <w:r w:rsidR="00ED3AEE">
        <w:rPr>
          <w:rFonts w:eastAsia="Times New Roman"/>
        </w:rPr>
        <w:t xml:space="preserve">for system </w:t>
      </w:r>
      <w:r w:rsidR="00C04441">
        <w:rPr>
          <w:rFonts w:eastAsia="Times New Roman"/>
        </w:rPr>
        <w:t xml:space="preserve">level evaluations, </w:t>
      </w:r>
      <w:proofErr w:type="spellStart"/>
      <w:r w:rsidR="00C04441">
        <w:rPr>
          <w:rFonts w:eastAsia="Times New Roman"/>
        </w:rPr>
        <w:t>i.e</w:t>
      </w:r>
      <w:proofErr w:type="spellEnd"/>
      <w:r w:rsidR="00C04441">
        <w:rPr>
          <w:rFonts w:eastAsia="Times New Roman"/>
        </w:rPr>
        <w:t xml:space="preserve"> Uma, </w:t>
      </w:r>
      <w:proofErr w:type="spellStart"/>
      <w:r w:rsidR="00C04441">
        <w:rPr>
          <w:rFonts w:eastAsia="Times New Roman"/>
        </w:rPr>
        <w:t>RMa</w:t>
      </w:r>
      <w:proofErr w:type="spellEnd"/>
      <w:r w:rsidR="00C04441">
        <w:rPr>
          <w:rFonts w:eastAsia="Times New Roman"/>
        </w:rPr>
        <w:t xml:space="preserve"> and </w:t>
      </w:r>
      <w:proofErr w:type="spellStart"/>
      <w:r w:rsidR="00C04441">
        <w:rPr>
          <w:rFonts w:eastAsia="Times New Roman"/>
        </w:rPr>
        <w:t>UMi</w:t>
      </w:r>
      <w:proofErr w:type="spellEnd"/>
      <w:r w:rsidR="000C0D49">
        <w:rPr>
          <w:rFonts w:eastAsia="Times New Roman"/>
        </w:rPr>
        <w:t xml:space="preserve">. The Uma and </w:t>
      </w:r>
      <w:proofErr w:type="spellStart"/>
      <w:r w:rsidR="000C0D49">
        <w:rPr>
          <w:rFonts w:eastAsia="Times New Roman"/>
        </w:rPr>
        <w:t>UMi</w:t>
      </w:r>
      <w:proofErr w:type="spellEnd"/>
      <w:r w:rsidR="000C0D49">
        <w:rPr>
          <w:rFonts w:eastAsia="Times New Roman"/>
        </w:rPr>
        <w:t xml:space="preserve"> cell ISD </w:t>
      </w:r>
      <w:proofErr w:type="gramStart"/>
      <w:r w:rsidR="000C0D49">
        <w:rPr>
          <w:rFonts w:eastAsia="Times New Roman"/>
        </w:rPr>
        <w:t>is</w:t>
      </w:r>
      <w:proofErr w:type="gramEnd"/>
      <w:r w:rsidR="000C0D49">
        <w:rPr>
          <w:rFonts w:eastAsia="Times New Roman"/>
        </w:rPr>
        <w:t xml:space="preserve"> less than 500m but the </w:t>
      </w:r>
      <w:proofErr w:type="spellStart"/>
      <w:r w:rsidR="000C0D49">
        <w:rPr>
          <w:rFonts w:eastAsia="Times New Roman"/>
        </w:rPr>
        <w:t>RMa</w:t>
      </w:r>
      <w:proofErr w:type="spellEnd"/>
      <w:r w:rsidR="000C0D49">
        <w:rPr>
          <w:rFonts w:eastAsia="Times New Roman"/>
        </w:rPr>
        <w:t xml:space="preserve"> </w:t>
      </w:r>
      <w:r w:rsidR="006E60C2">
        <w:rPr>
          <w:rFonts w:eastAsia="Times New Roman"/>
        </w:rPr>
        <w:t xml:space="preserve">ISD is </w:t>
      </w:r>
      <w:r w:rsidR="00AE4058">
        <w:rPr>
          <w:rFonts w:eastAsia="Times New Roman"/>
        </w:rPr>
        <w:t>1732m/5000m</w:t>
      </w:r>
      <w:r w:rsidR="00E22607">
        <w:rPr>
          <w:rFonts w:eastAsia="Times New Roman"/>
        </w:rPr>
        <w:t xml:space="preserve">, which exceeds the </w:t>
      </w:r>
      <w:r w:rsidR="00572EE9">
        <w:rPr>
          <w:rFonts w:eastAsia="Times New Roman"/>
        </w:rPr>
        <w:t>maximum Reader to device distance of 500m and should not be considered in coexisting study.</w:t>
      </w:r>
    </w:p>
    <w:p w14:paraId="73C65B1E" w14:textId="77777777" w:rsidR="00ED3AEE" w:rsidRPr="00ED3AEE" w:rsidRDefault="00ED3AEE" w:rsidP="00ED3AEE">
      <w:pPr>
        <w:spacing w:after="0"/>
        <w:ind w:left="720"/>
        <w:rPr>
          <w:rFonts w:ascii="Times" w:eastAsia="Malgun Gothic" w:hAnsi="Times"/>
          <w:bCs/>
          <w:iCs/>
          <w:lang w:eastAsia="zh-CN"/>
        </w:rPr>
      </w:pPr>
      <w:r w:rsidRPr="00ED3AEE">
        <w:rPr>
          <w:rFonts w:ascii="Times" w:eastAsia="Malgun Gothic" w:hAnsi="Times"/>
          <w:bCs/>
          <w:iCs/>
          <w:highlight w:val="green"/>
          <w:lang w:eastAsia="zh-CN"/>
        </w:rPr>
        <w:t>Agreement</w:t>
      </w:r>
    </w:p>
    <w:p w14:paraId="1BA2724E" w14:textId="77777777" w:rsidR="00ED3AEE" w:rsidRPr="00ED3AEE" w:rsidRDefault="00ED3AEE" w:rsidP="00ED3AEE">
      <w:pPr>
        <w:spacing w:after="0"/>
        <w:ind w:left="720"/>
        <w:rPr>
          <w:rFonts w:ascii="Times" w:eastAsia="Malgun Gothic" w:hAnsi="Times"/>
          <w:bCs/>
          <w:iCs/>
          <w:lang w:eastAsia="zh-CN"/>
        </w:rPr>
      </w:pPr>
      <w:r w:rsidRPr="00ED3AEE">
        <w:rPr>
          <w:rFonts w:ascii="Times" w:eastAsia="Malgun Gothic" w:hAnsi="Times"/>
          <w:bCs/>
          <w:iCs/>
          <w:lang w:eastAsia="zh-CN"/>
        </w:rPr>
        <w:t>For Rel-20 study, the following path-loss models are used in the coverage evaluation:</w:t>
      </w:r>
    </w:p>
    <w:p w14:paraId="4207DD19" w14:textId="77777777" w:rsidR="00ED3AEE" w:rsidRPr="00ED3AEE" w:rsidRDefault="00ED3AEE" w:rsidP="00ED3AEE">
      <w:pPr>
        <w:numPr>
          <w:ilvl w:val="0"/>
          <w:numId w:val="40"/>
        </w:numPr>
        <w:spacing w:after="0"/>
        <w:ind w:left="1800"/>
        <w:jc w:val="both"/>
        <w:rPr>
          <w:rFonts w:ascii="Times" w:eastAsia="Malgun Gothic" w:hAnsi="Times"/>
          <w:bCs/>
          <w:iCs/>
          <w:lang w:eastAsia="zh-CN"/>
        </w:rPr>
      </w:pPr>
      <w:proofErr w:type="spellStart"/>
      <w:r w:rsidRPr="00ED3AEE">
        <w:rPr>
          <w:rFonts w:ascii="Times" w:eastAsia="Malgun Gothic" w:hAnsi="Times"/>
          <w:bCs/>
          <w:iCs/>
          <w:lang w:eastAsia="zh-CN"/>
        </w:rPr>
        <w:t>UMa</w:t>
      </w:r>
      <w:proofErr w:type="spellEnd"/>
      <w:r w:rsidRPr="00ED3AEE">
        <w:rPr>
          <w:rFonts w:ascii="Times" w:eastAsia="Malgun Gothic" w:hAnsi="Times"/>
          <w:bCs/>
          <w:iCs/>
          <w:lang w:eastAsia="zh-CN"/>
        </w:rPr>
        <w:t xml:space="preserve"> NLOS defined in TR38.901</w:t>
      </w:r>
    </w:p>
    <w:p w14:paraId="42B9DBDA" w14:textId="77777777" w:rsidR="00ED3AEE" w:rsidRPr="00ED3AEE" w:rsidRDefault="00ED3AEE" w:rsidP="00ED3AEE">
      <w:pPr>
        <w:numPr>
          <w:ilvl w:val="0"/>
          <w:numId w:val="40"/>
        </w:numPr>
        <w:spacing w:after="0"/>
        <w:ind w:left="1800"/>
        <w:jc w:val="both"/>
        <w:rPr>
          <w:rFonts w:ascii="Times" w:eastAsia="Malgun Gothic" w:hAnsi="Times"/>
          <w:bCs/>
          <w:iCs/>
          <w:lang w:eastAsia="zh-CN"/>
        </w:rPr>
      </w:pPr>
      <w:proofErr w:type="spellStart"/>
      <w:r w:rsidRPr="00ED3AEE">
        <w:rPr>
          <w:rFonts w:ascii="Times" w:eastAsia="Malgun Gothic" w:hAnsi="Times"/>
          <w:bCs/>
          <w:iCs/>
          <w:lang w:eastAsia="zh-CN"/>
        </w:rPr>
        <w:t>RMa</w:t>
      </w:r>
      <w:proofErr w:type="spellEnd"/>
      <w:r w:rsidRPr="00ED3AEE">
        <w:rPr>
          <w:rFonts w:ascii="Times" w:eastAsia="Malgun Gothic" w:hAnsi="Times"/>
          <w:bCs/>
          <w:iCs/>
          <w:lang w:eastAsia="zh-CN"/>
        </w:rPr>
        <w:t xml:space="preserve"> NLOS defined in TR38.901</w:t>
      </w:r>
    </w:p>
    <w:p w14:paraId="6F3416E1" w14:textId="77777777" w:rsidR="00ED3AEE" w:rsidRPr="00ED3AEE" w:rsidRDefault="00ED3AEE" w:rsidP="00ED3AEE">
      <w:pPr>
        <w:numPr>
          <w:ilvl w:val="1"/>
          <w:numId w:val="40"/>
        </w:numPr>
        <w:spacing w:after="0"/>
        <w:ind w:left="2520"/>
        <w:jc w:val="both"/>
        <w:rPr>
          <w:rFonts w:ascii="Times" w:eastAsia="Malgun Gothic" w:hAnsi="Times"/>
          <w:bCs/>
          <w:iCs/>
          <w:lang w:eastAsia="zh-CN"/>
        </w:rPr>
      </w:pPr>
      <w:r w:rsidRPr="00ED3AEE">
        <w:rPr>
          <w:rFonts w:ascii="Times" w:eastAsia="Malgun Gothic" w:hAnsi="Times"/>
          <w:bCs/>
          <w:iCs/>
          <w:lang w:eastAsia="zh-CN"/>
        </w:rPr>
        <w:t xml:space="preserve">Note: companies can also report to use </w:t>
      </w:r>
      <w:proofErr w:type="spellStart"/>
      <w:r w:rsidRPr="00ED3AEE">
        <w:rPr>
          <w:rFonts w:ascii="Times" w:eastAsia="Malgun Gothic" w:hAnsi="Times"/>
          <w:bCs/>
          <w:iCs/>
          <w:lang w:eastAsia="zh-CN"/>
        </w:rPr>
        <w:t>RMa</w:t>
      </w:r>
      <w:proofErr w:type="spellEnd"/>
      <w:r w:rsidRPr="00ED3AEE">
        <w:rPr>
          <w:rFonts w:ascii="Times" w:eastAsia="Malgun Gothic" w:hAnsi="Times"/>
          <w:bCs/>
          <w:iCs/>
          <w:lang w:eastAsia="zh-CN"/>
        </w:rPr>
        <w:t xml:space="preserve"> LOS defined in TR38.901</w:t>
      </w:r>
    </w:p>
    <w:p w14:paraId="3C5EAA07" w14:textId="77777777" w:rsidR="00ED3AEE" w:rsidRPr="00ED3AEE" w:rsidRDefault="00ED3AEE" w:rsidP="00ED3AEE">
      <w:pPr>
        <w:numPr>
          <w:ilvl w:val="0"/>
          <w:numId w:val="40"/>
        </w:numPr>
        <w:spacing w:after="0"/>
        <w:ind w:left="1800"/>
        <w:jc w:val="both"/>
        <w:rPr>
          <w:rFonts w:ascii="Times" w:eastAsia="Malgun Gothic" w:hAnsi="Times"/>
          <w:bCs/>
          <w:iCs/>
          <w:lang w:eastAsia="zh-CN"/>
        </w:rPr>
      </w:pPr>
      <w:proofErr w:type="spellStart"/>
      <w:r w:rsidRPr="00ED3AEE">
        <w:rPr>
          <w:rFonts w:ascii="Times" w:eastAsia="Malgun Gothic" w:hAnsi="Times"/>
          <w:bCs/>
          <w:iCs/>
          <w:lang w:eastAsia="zh-CN"/>
        </w:rPr>
        <w:t>UMi</w:t>
      </w:r>
      <w:proofErr w:type="spellEnd"/>
      <w:r w:rsidRPr="00ED3AEE">
        <w:rPr>
          <w:rFonts w:ascii="Times" w:eastAsia="Malgun Gothic" w:hAnsi="Times"/>
          <w:bCs/>
          <w:iCs/>
          <w:lang w:eastAsia="zh-CN"/>
        </w:rPr>
        <w:t xml:space="preserve"> NLOS defined in TR38.901</w:t>
      </w:r>
    </w:p>
    <w:p w14:paraId="16ADA4CA" w14:textId="77777777" w:rsidR="00ED3AEE" w:rsidRPr="00ED3AEE" w:rsidRDefault="00ED3AEE" w:rsidP="00ED3AEE">
      <w:pPr>
        <w:numPr>
          <w:ilvl w:val="0"/>
          <w:numId w:val="40"/>
        </w:numPr>
        <w:spacing w:after="0"/>
        <w:ind w:left="1800"/>
        <w:jc w:val="both"/>
        <w:rPr>
          <w:rFonts w:ascii="Times" w:eastAsia="Malgun Gothic" w:hAnsi="Times"/>
          <w:bCs/>
          <w:iCs/>
          <w:lang w:eastAsia="zh-CN"/>
        </w:rPr>
      </w:pPr>
      <w:r w:rsidRPr="00ED3AEE">
        <w:rPr>
          <w:rFonts w:ascii="Times" w:eastAsia="Malgun Gothic" w:hAnsi="Times"/>
          <w:bCs/>
          <w:iCs/>
          <w:lang w:eastAsia="zh-CN"/>
        </w:rPr>
        <w:t>Note: this does not have implication on the coverage target (if any)</w:t>
      </w:r>
    </w:p>
    <w:p w14:paraId="15181362" w14:textId="1BC5B1AD" w:rsidR="008D2161" w:rsidRDefault="008D2161" w:rsidP="002C57F2">
      <w:pPr>
        <w:pStyle w:val="Proposal"/>
        <w:numPr>
          <w:ilvl w:val="0"/>
          <w:numId w:val="0"/>
        </w:numPr>
      </w:pPr>
    </w:p>
    <w:p w14:paraId="7102EE40" w14:textId="77777777" w:rsidR="00572EE9" w:rsidRPr="00572EE9" w:rsidRDefault="00572EE9" w:rsidP="00572EE9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 w:rsidRPr="00572EE9">
        <w:rPr>
          <w:rFonts w:ascii="Arial" w:hAnsi="Arial" w:cs="Arial"/>
          <w:b/>
          <w:lang w:val="en-US" w:eastAsia="zh-CN"/>
        </w:rPr>
        <w:lastRenderedPageBreak/>
        <w:t xml:space="preserve">Table </w:t>
      </w:r>
      <w:r w:rsidRPr="00572EE9">
        <w:rPr>
          <w:rFonts w:ascii="Arial" w:hAnsi="Arial" w:cs="Arial"/>
          <w:b/>
          <w:lang w:val="en-US" w:eastAsia="ko-KR"/>
        </w:rPr>
        <w:t>7.2</w:t>
      </w:r>
      <w:r w:rsidRPr="00572EE9">
        <w:rPr>
          <w:rFonts w:ascii="Arial" w:hAnsi="Arial" w:cs="Arial"/>
          <w:b/>
          <w:lang w:val="en-US" w:eastAsia="zh-CN"/>
        </w:rPr>
        <w:t xml:space="preserve">-1: Evaluation parameters for </w:t>
      </w:r>
      <w:proofErr w:type="spellStart"/>
      <w:r w:rsidRPr="00572EE9">
        <w:rPr>
          <w:rFonts w:ascii="Arial" w:hAnsi="Arial" w:cs="Arial"/>
          <w:b/>
          <w:lang w:val="en-US" w:eastAsia="zh-CN"/>
        </w:rPr>
        <w:t>UMi</w:t>
      </w:r>
      <w:proofErr w:type="spellEnd"/>
      <w:r w:rsidRPr="00572EE9">
        <w:rPr>
          <w:rFonts w:ascii="Arial" w:hAnsi="Arial" w:cs="Arial"/>
          <w:b/>
          <w:lang w:val="en-US" w:eastAsia="zh-CN"/>
        </w:rPr>
        <w:t xml:space="preserve">-street canyon and </w:t>
      </w:r>
      <w:proofErr w:type="spellStart"/>
      <w:r w:rsidRPr="00572EE9">
        <w:rPr>
          <w:rFonts w:ascii="Arial" w:hAnsi="Arial" w:cs="Arial"/>
          <w:b/>
          <w:lang w:val="en-US" w:eastAsia="zh-CN"/>
        </w:rPr>
        <w:t>UMa</w:t>
      </w:r>
      <w:proofErr w:type="spellEnd"/>
      <w:r w:rsidRPr="00572EE9">
        <w:rPr>
          <w:rFonts w:ascii="Arial" w:hAnsi="Arial" w:cs="Arial"/>
          <w:b/>
          <w:lang w:val="en-US" w:eastAsia="zh-CN"/>
        </w:rPr>
        <w:t xml:space="preserve">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535"/>
        <w:gridCol w:w="3346"/>
        <w:gridCol w:w="3886"/>
      </w:tblGrid>
      <w:tr w:rsidR="00572EE9" w:rsidRPr="00572EE9" w14:paraId="1E2A347B" w14:textId="77777777" w:rsidTr="00572EE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7B05F6" w14:textId="77777777" w:rsidR="00572EE9" w:rsidRPr="00572EE9" w:rsidRDefault="00572EE9" w:rsidP="00572E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b/>
                <w:sz w:val="18"/>
                <w:lang w:val="en-US" w:eastAsia="ko-KR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A079D2" w14:textId="77777777" w:rsidR="00572EE9" w:rsidRPr="00572EE9" w:rsidRDefault="00572EE9" w:rsidP="00572E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36"/>
                <w:lang w:val="en-US" w:eastAsia="ko-KR"/>
              </w:rPr>
            </w:pPr>
            <w:proofErr w:type="spellStart"/>
            <w:r w:rsidRPr="00572EE9">
              <w:rPr>
                <w:rFonts w:ascii="Arial" w:hAnsi="Arial" w:cs="Arial"/>
                <w:b/>
                <w:sz w:val="18"/>
                <w:lang w:val="en-US" w:eastAsia="ko-KR"/>
              </w:rPr>
              <w:t>UMi</w:t>
            </w:r>
            <w:proofErr w:type="spellEnd"/>
            <w:r w:rsidRPr="00572EE9">
              <w:rPr>
                <w:rFonts w:ascii="Arial" w:hAnsi="Arial" w:cs="Arial"/>
                <w:b/>
                <w:sz w:val="18"/>
                <w:lang w:val="en-US" w:eastAsia="ko-KR"/>
              </w:rPr>
              <w:t xml:space="preserve"> - street canyon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6E43C2" w14:textId="77777777" w:rsidR="00572EE9" w:rsidRPr="00572EE9" w:rsidRDefault="00572EE9" w:rsidP="00572E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36"/>
                <w:lang w:val="en-US" w:eastAsia="ko-KR"/>
              </w:rPr>
            </w:pPr>
            <w:proofErr w:type="spellStart"/>
            <w:r w:rsidRPr="00572EE9">
              <w:rPr>
                <w:rFonts w:ascii="Arial" w:hAnsi="Arial" w:cs="Arial"/>
                <w:b/>
                <w:sz w:val="18"/>
                <w:lang w:val="en-US" w:eastAsia="ko-KR"/>
              </w:rPr>
              <w:t>UMa</w:t>
            </w:r>
            <w:proofErr w:type="spellEnd"/>
          </w:p>
        </w:tc>
      </w:tr>
      <w:tr w:rsidR="00572EE9" w:rsidRPr="00572EE9" w14:paraId="4C2447C4" w14:textId="77777777" w:rsidTr="00572EE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25B4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Cell layout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4E1F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Hexagonal grid, 19 micro sites, 3 sectors per site (ISD = 200 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CC09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szCs w:val="36"/>
                <w:lang w:val="en-US" w:eastAsia="ko-KR"/>
              </w:rPr>
              <w:t>Hexagonal grid, 19 macro sites, 3 sectors per site (ISD = 500 m, see note 1)</w:t>
            </w:r>
          </w:p>
        </w:tc>
      </w:tr>
      <w:tr w:rsidR="00572EE9" w:rsidRPr="00572EE9" w14:paraId="6DBAB665" w14:textId="77777777" w:rsidTr="00572EE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0385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 xml:space="preserve">BS antenna height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18"/>
                      <w:lang w:val="en-US"/>
                    </w:rPr>
                    <m:t>h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 w:cs="Arial"/>
                      <w:sz w:val="18"/>
                      <w:lang w:val="en-US"/>
                    </w:rPr>
                    <m:t>BS</m:t>
                  </m:r>
                  <m:ctrlPr>
                    <w:rPr>
                      <w:rFonts w:ascii="Cambria Math" w:hAnsi="Cambria Math" w:cs="Arial"/>
                      <w:sz w:val="18"/>
                    </w:rPr>
                  </m:ctrlP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CC93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10 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F346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szCs w:val="36"/>
                <w:lang w:val="en-US" w:eastAsia="ko-KR"/>
              </w:rPr>
              <w:t>25 m</w:t>
            </w:r>
          </w:p>
        </w:tc>
      </w:tr>
      <w:tr w:rsidR="00572EE9" w:rsidRPr="00572EE9" w14:paraId="31CE7655" w14:textId="77777777" w:rsidTr="00572EE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252C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72EE9">
              <w:rPr>
                <w:rFonts w:ascii="Arial" w:hAnsi="Arial" w:cs="Arial"/>
                <w:sz w:val="18"/>
                <w:lang w:val="sv-SE" w:eastAsia="ko-KR"/>
              </w:rPr>
              <w:t>UT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D2C9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SE" w:eastAsia="ko-KR"/>
              </w:rPr>
            </w:pPr>
            <w:r w:rsidRPr="00572EE9">
              <w:rPr>
                <w:rFonts w:ascii="Arial" w:hAnsi="Arial" w:cs="Arial"/>
                <w:sz w:val="18"/>
                <w:lang w:val="sv-SE" w:eastAsia="ko-KR"/>
              </w:rPr>
              <w:t>Outdoor/indoor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6601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Outdoor and indoor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E6F0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Outdoor and indoor</w:t>
            </w:r>
          </w:p>
        </w:tc>
      </w:tr>
      <w:tr w:rsidR="00572EE9" w:rsidRPr="00572EE9" w14:paraId="66720920" w14:textId="77777777" w:rsidTr="00572E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5925" w14:textId="77777777" w:rsidR="00572EE9" w:rsidRPr="00572EE9" w:rsidRDefault="00572EE9" w:rsidP="00572EE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B81B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sv-SE" w:eastAsia="ko-KR"/>
              </w:rPr>
              <w:t>LOS/NLOS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D195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LOS and NLOS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F893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eastAsia="Meiryo" w:hAnsi="Arial" w:cs="Arial"/>
                <w:sz w:val="18"/>
                <w:lang w:val="en-US" w:eastAsia="ko-KR"/>
              </w:rPr>
              <w:t>LOS and NLOS</w:t>
            </w:r>
          </w:p>
        </w:tc>
      </w:tr>
      <w:tr w:rsidR="00572EE9" w:rsidRPr="00572EE9" w14:paraId="095D7AF1" w14:textId="77777777" w:rsidTr="00572E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F5DA" w14:textId="77777777" w:rsidR="00572EE9" w:rsidRPr="00572EE9" w:rsidRDefault="00572EE9" w:rsidP="00572EE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953E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sv-SE" w:eastAsia="ko-KR"/>
              </w:rPr>
              <w:t xml:space="preserve">Height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18"/>
                      <w:lang w:val="sv-SE"/>
                    </w:rPr>
                    <m:t>h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 w:cs="Arial"/>
                      <w:sz w:val="18"/>
                      <w:lang w:val="sv-SE"/>
                    </w:rPr>
                    <m:t>UT</m:t>
                  </m:r>
                  <m:ctrlPr>
                    <w:rPr>
                      <w:rFonts w:ascii="Cambria Math" w:hAnsi="Cambria Math" w:cs="Arial"/>
                      <w:sz w:val="18"/>
                    </w:rPr>
                  </m:ctrlP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5EB0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eastAsia="Meiryo" w:hAnsi="Arial" w:cs="Arial"/>
                <w:sz w:val="18"/>
                <w:lang w:val="nl-NL" w:eastAsia="ko-KR"/>
              </w:rPr>
              <w:t>Same as 3D-UMi in TR36.873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66BF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eastAsia="Meiryo" w:hAnsi="Arial" w:cs="Arial"/>
                <w:sz w:val="18"/>
                <w:lang w:val="nl-NL" w:eastAsia="ko-KR"/>
              </w:rPr>
              <w:t>Same as 3D-UMa in TR36.873</w:t>
            </w:r>
          </w:p>
        </w:tc>
      </w:tr>
      <w:tr w:rsidR="00572EE9" w:rsidRPr="00572EE9" w14:paraId="1C4E1289" w14:textId="77777777" w:rsidTr="00572EE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22F3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72EE9">
              <w:rPr>
                <w:rFonts w:ascii="Arial" w:hAnsi="Arial" w:cs="Arial"/>
                <w:sz w:val="18"/>
                <w:lang w:val="sv-SE" w:eastAsia="ko-KR"/>
              </w:rPr>
              <w:t>Indoor UT ratio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B559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80%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CE7B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80%</w:t>
            </w:r>
          </w:p>
        </w:tc>
      </w:tr>
      <w:tr w:rsidR="00572EE9" w:rsidRPr="00572EE9" w14:paraId="299F68EE" w14:textId="77777777" w:rsidTr="00572EE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E10A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UT mobility (horizontal plane only)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4394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3 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63D9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szCs w:val="36"/>
                <w:lang w:val="en-US" w:eastAsia="ko-KR"/>
              </w:rPr>
              <w:t>3 km/h</w:t>
            </w:r>
          </w:p>
        </w:tc>
      </w:tr>
      <w:tr w:rsidR="00572EE9" w:rsidRPr="00572EE9" w14:paraId="09D9A9F5" w14:textId="77777777" w:rsidTr="00572EE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37EB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sv-SE" w:eastAsia="ko-KR"/>
              </w:rPr>
            </w:pPr>
            <w:r w:rsidRPr="00572EE9">
              <w:rPr>
                <w:rFonts w:ascii="Arial" w:hAnsi="Arial" w:cs="Arial"/>
                <w:sz w:val="18"/>
                <w:lang w:val="fr-FR" w:eastAsia="ko-KR"/>
              </w:rPr>
              <w:t>Min. BS - UT distance (2D)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1AD3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10 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C13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szCs w:val="36"/>
                <w:lang w:val="en-US" w:eastAsia="ko-KR"/>
              </w:rPr>
              <w:t>35 m</w:t>
            </w:r>
          </w:p>
        </w:tc>
      </w:tr>
      <w:tr w:rsidR="00572EE9" w:rsidRPr="00572EE9" w14:paraId="1D9D3762" w14:textId="77777777" w:rsidTr="00572EE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031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 w:eastAsia="ko-KR"/>
              </w:rPr>
              <w:t>UT distribution (horizontal)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0DBD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szCs w:val="36"/>
                <w:lang w:val="en-US" w:eastAsia="ko-KR"/>
              </w:rPr>
              <w:t>Uniform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E1E7" w14:textId="77777777" w:rsidR="00572EE9" w:rsidRPr="00572EE9" w:rsidRDefault="00572EE9" w:rsidP="00572E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szCs w:val="36"/>
                <w:lang w:val="en-US" w:eastAsia="ko-KR"/>
              </w:rPr>
              <w:t>Uniform</w:t>
            </w:r>
          </w:p>
        </w:tc>
      </w:tr>
      <w:tr w:rsidR="00572EE9" w:rsidRPr="00572EE9" w14:paraId="6094AD5E" w14:textId="77777777" w:rsidTr="00572EE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63A0" w14:textId="77777777" w:rsidR="00572EE9" w:rsidRPr="00572EE9" w:rsidRDefault="00572EE9" w:rsidP="00572EE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36"/>
                <w:lang w:val="en-US" w:eastAsia="ko-KR"/>
              </w:rPr>
            </w:pPr>
            <w:r w:rsidRPr="00572EE9">
              <w:rPr>
                <w:rFonts w:ascii="Arial" w:hAnsi="Arial" w:cs="Arial"/>
                <w:sz w:val="18"/>
                <w:lang w:val="en-US"/>
              </w:rPr>
              <w:t>NOTE 1</w:t>
            </w:r>
            <w:proofErr w:type="gramStart"/>
            <w:r w:rsidRPr="00572EE9">
              <w:rPr>
                <w:rFonts w:ascii="Arial" w:hAnsi="Arial" w:cs="Arial"/>
                <w:sz w:val="18"/>
                <w:lang w:val="en-US"/>
              </w:rPr>
              <w:t xml:space="preserve">: </w:t>
            </w:r>
            <w:r w:rsidRPr="00572EE9">
              <w:rPr>
                <w:rFonts w:ascii="Arial" w:hAnsi="Arial" w:cs="Arial"/>
                <w:sz w:val="18"/>
                <w:lang w:val="en-US"/>
              </w:rPr>
              <w:tab/>
            </w:r>
            <w:proofErr w:type="spellStart"/>
            <w:r w:rsidRPr="00572EE9">
              <w:rPr>
                <w:rFonts w:ascii="Arial" w:hAnsi="Arial" w:cs="Arial"/>
                <w:sz w:val="18"/>
                <w:lang w:val="en-US"/>
              </w:rPr>
              <w:t>UMa</w:t>
            </w:r>
            <w:proofErr w:type="spellEnd"/>
            <w:proofErr w:type="gramEnd"/>
            <w:r w:rsidRPr="00572EE9">
              <w:rPr>
                <w:rFonts w:ascii="Arial" w:hAnsi="Arial" w:cs="Arial"/>
                <w:sz w:val="18"/>
                <w:lang w:val="en-US"/>
              </w:rPr>
              <w:t xml:space="preserve"> scenarios with ISDs between 200-500m can be used for evaluations.</w:t>
            </w:r>
          </w:p>
        </w:tc>
      </w:tr>
    </w:tbl>
    <w:p w14:paraId="76B60F11" w14:textId="77777777" w:rsidR="00572EE9" w:rsidRDefault="00572EE9" w:rsidP="002C57F2">
      <w:pPr>
        <w:pStyle w:val="Proposal"/>
        <w:numPr>
          <w:ilvl w:val="0"/>
          <w:numId w:val="0"/>
        </w:numPr>
        <w:rPr>
          <w:lang w:val="en-SE"/>
        </w:rPr>
      </w:pPr>
    </w:p>
    <w:p w14:paraId="3C0465F5" w14:textId="0DC814F6" w:rsidR="00DF30CF" w:rsidRDefault="00C5702F" w:rsidP="000206F0">
      <w:pPr>
        <w:pStyle w:val="Proposal"/>
        <w:rPr>
          <w:lang w:val="en-SE"/>
        </w:rPr>
      </w:pPr>
      <w:bookmarkStart w:id="6" w:name="_Ref209796582"/>
      <w:proofErr w:type="spellStart"/>
      <w:r>
        <w:rPr>
          <w:lang w:val="en-SE"/>
        </w:rPr>
        <w:t>UMa</w:t>
      </w:r>
      <w:proofErr w:type="spellEnd"/>
      <w:r>
        <w:rPr>
          <w:lang w:val="en-SE"/>
        </w:rPr>
        <w:t xml:space="preserve"> should be simulated, Umi to be discussed </w:t>
      </w:r>
      <w:r w:rsidR="000206F0">
        <w:rPr>
          <w:lang w:val="en-SE"/>
        </w:rPr>
        <w:t xml:space="preserve">and </w:t>
      </w:r>
      <w:proofErr w:type="spellStart"/>
      <w:r w:rsidR="000206F0">
        <w:rPr>
          <w:lang w:val="en-SE"/>
        </w:rPr>
        <w:t>RMa</w:t>
      </w:r>
      <w:proofErr w:type="spellEnd"/>
      <w:r w:rsidR="000206F0">
        <w:rPr>
          <w:lang w:val="en-SE"/>
        </w:rPr>
        <w:t xml:space="preserve"> should be excluded in coexisting simulation</w:t>
      </w:r>
      <w:bookmarkEnd w:id="6"/>
    </w:p>
    <w:p w14:paraId="2E6A156E" w14:textId="6147C853" w:rsidR="006B3AB8" w:rsidRDefault="006B3AB8" w:rsidP="006B3AB8">
      <w:pPr>
        <w:rPr>
          <w:lang w:val="en-SE"/>
        </w:rPr>
      </w:pPr>
      <w:r>
        <w:rPr>
          <w:lang w:val="en-SE"/>
        </w:rPr>
        <w:t xml:space="preserve">As the co-siting of A-IoT BS and NR BS may not be a worst case </w:t>
      </w:r>
      <w:r w:rsidR="00BE06E0">
        <w:rPr>
          <w:lang w:val="en-SE"/>
        </w:rPr>
        <w:t xml:space="preserve">as the network shift between A-IoT layer and NR layer is zero. </w:t>
      </w:r>
      <w:r w:rsidR="00C65265">
        <w:rPr>
          <w:lang w:val="en-SE"/>
        </w:rPr>
        <w:t xml:space="preserve"> RAN4 can discuss if there is a case where A-IoT BS and NR BS not co-site between two </w:t>
      </w:r>
      <w:proofErr w:type="gramStart"/>
      <w:r w:rsidR="00C65265">
        <w:rPr>
          <w:lang w:val="en-SE"/>
        </w:rPr>
        <w:t>operator</w:t>
      </w:r>
      <w:proofErr w:type="gramEnd"/>
      <w:r w:rsidR="008D638A">
        <w:rPr>
          <w:lang w:val="en-SE"/>
        </w:rPr>
        <w:t>.</w:t>
      </w:r>
    </w:p>
    <w:p w14:paraId="4E86D490" w14:textId="001B11A5" w:rsidR="008D638A" w:rsidRDefault="008D638A" w:rsidP="008D638A">
      <w:pPr>
        <w:pStyle w:val="Proposal"/>
        <w:rPr>
          <w:lang w:val="en-SE"/>
        </w:rPr>
      </w:pPr>
      <w:bookmarkStart w:id="7" w:name="_Ref210408582"/>
      <w:r>
        <w:rPr>
          <w:lang w:val="en-SE"/>
        </w:rPr>
        <w:t>Discuss whether there is a case for non-zero network shift between A-IoT layer and NR layer.</w:t>
      </w:r>
      <w:bookmarkEnd w:id="7"/>
    </w:p>
    <w:p w14:paraId="7F607E2D" w14:textId="77777777" w:rsidR="007540ED" w:rsidRDefault="007540ED" w:rsidP="000206F0">
      <w:pPr>
        <w:pStyle w:val="Observation"/>
        <w:numPr>
          <w:ilvl w:val="0"/>
          <w:numId w:val="0"/>
        </w:numPr>
        <w:rPr>
          <w:lang w:val="en-SE"/>
        </w:rPr>
      </w:pPr>
    </w:p>
    <w:p w14:paraId="0AC52CCC" w14:textId="013E5E95" w:rsidR="00BC1F41" w:rsidRDefault="00BC1F41" w:rsidP="00BC1F41">
      <w:pPr>
        <w:rPr>
          <w:lang w:val="en-SE"/>
        </w:rPr>
      </w:pPr>
      <w:r>
        <w:rPr>
          <w:lang w:val="en-SE"/>
        </w:rPr>
        <w:t>In RAN1 agreement, there is also the CFO/SFO error assumptions,</w:t>
      </w:r>
      <w:r w:rsidR="00415CC8">
        <w:rPr>
          <w:lang w:val="en-SE"/>
        </w:rPr>
        <w:t xml:space="preserve"> such RF imperfection is not considered directly </w:t>
      </w:r>
      <w:r w:rsidR="00482B00">
        <w:rPr>
          <w:lang w:val="en-SE"/>
        </w:rPr>
        <w:t xml:space="preserve">in legacy coexisting </w:t>
      </w:r>
      <w:proofErr w:type="gramStart"/>
      <w:r w:rsidR="00482B00">
        <w:rPr>
          <w:lang w:val="en-SE"/>
        </w:rPr>
        <w:t>simulation</w:t>
      </w:r>
      <w:proofErr w:type="gramEnd"/>
      <w:r w:rsidR="00482B00">
        <w:rPr>
          <w:lang w:val="en-SE"/>
        </w:rPr>
        <w:t xml:space="preserve"> and we think such can be factored in the SNR consideration when RF imperfection is made. </w:t>
      </w:r>
    </w:p>
    <w:p w14:paraId="5292D5FB" w14:textId="6506CB01" w:rsidR="00482B00" w:rsidRDefault="00482B00" w:rsidP="00482B00">
      <w:pPr>
        <w:pStyle w:val="Proposal"/>
        <w:rPr>
          <w:lang w:val="en-SE"/>
        </w:rPr>
      </w:pPr>
      <w:bookmarkStart w:id="8" w:name="_Ref209796590"/>
      <w:r>
        <w:rPr>
          <w:lang w:val="en-SE"/>
        </w:rPr>
        <w:t xml:space="preserve">CFO/SFO imperfection should be considered in the SNR </w:t>
      </w:r>
      <w:r w:rsidR="00051709">
        <w:rPr>
          <w:lang w:val="en-SE"/>
        </w:rPr>
        <w:t>consideration.</w:t>
      </w:r>
      <w:bookmarkEnd w:id="8"/>
    </w:p>
    <w:p w14:paraId="3E26645D" w14:textId="77777777" w:rsidR="00BC1F41" w:rsidRPr="00BC1F41" w:rsidRDefault="00BC1F41" w:rsidP="00BC1F41">
      <w:pPr>
        <w:spacing w:after="0"/>
        <w:ind w:left="720"/>
        <w:rPr>
          <w:rFonts w:ascii="Times" w:hAnsi="Times"/>
          <w:b/>
          <w:iCs/>
          <w:lang w:eastAsia="zh-CN"/>
        </w:rPr>
      </w:pPr>
      <w:r w:rsidRPr="00BC1F41">
        <w:rPr>
          <w:rFonts w:ascii="Times" w:hAnsi="Times"/>
          <w:b/>
          <w:iCs/>
          <w:highlight w:val="green"/>
          <w:lang w:eastAsia="zh-CN"/>
        </w:rPr>
        <w:t>Agreement</w:t>
      </w:r>
    </w:p>
    <w:p w14:paraId="61E51754" w14:textId="77777777" w:rsidR="00BC1F41" w:rsidRPr="00BC1F41" w:rsidRDefault="00BC1F41" w:rsidP="00BC1F41">
      <w:pPr>
        <w:spacing w:after="0"/>
        <w:ind w:left="720"/>
        <w:rPr>
          <w:rFonts w:ascii="Times" w:hAnsi="Times"/>
          <w:bCs/>
          <w:iCs/>
          <w:lang w:eastAsia="zh-CN"/>
        </w:rPr>
      </w:pPr>
      <w:r w:rsidRPr="00BC1F41">
        <w:rPr>
          <w:rFonts w:ascii="Times" w:hAnsi="Times"/>
          <w:bCs/>
          <w:iCs/>
          <w:lang w:eastAsia="zh-CN"/>
        </w:rPr>
        <w:t>For Rel-20 study, SFO and CFO in LLS assumption for evaluation purpose is from the followings:</w:t>
      </w:r>
    </w:p>
    <w:p w14:paraId="2CBCDFA9" w14:textId="77777777" w:rsidR="00BC1F41" w:rsidRPr="00BC1F41" w:rsidRDefault="00BC1F41" w:rsidP="00BC1F41">
      <w:pPr>
        <w:numPr>
          <w:ilvl w:val="0"/>
          <w:numId w:val="40"/>
        </w:numPr>
        <w:spacing w:after="0"/>
        <w:ind w:left="1800"/>
        <w:jc w:val="both"/>
        <w:rPr>
          <w:rFonts w:ascii="Times" w:hAnsi="Times"/>
          <w:bCs/>
          <w:iCs/>
          <w:lang w:eastAsia="zh-CN"/>
        </w:rPr>
      </w:pPr>
      <w:r w:rsidRPr="00BC1F41">
        <w:rPr>
          <w:rFonts w:ascii="Times" w:hAnsi="Times"/>
          <w:bCs/>
          <w:iCs/>
          <w:lang w:eastAsia="zh-CN"/>
        </w:rPr>
        <w:t>Device C is smaller than Device 2b</w:t>
      </w:r>
    </w:p>
    <w:p w14:paraId="64DD30AE" w14:textId="77777777" w:rsidR="00BC1F41" w:rsidRPr="00BC1F41" w:rsidRDefault="00BC1F41" w:rsidP="00BC1F41">
      <w:pPr>
        <w:spacing w:after="0"/>
        <w:ind w:left="1800"/>
        <w:jc w:val="both"/>
        <w:rPr>
          <w:rFonts w:ascii="Times" w:hAnsi="Times"/>
          <w:bCs/>
          <w:iCs/>
          <w:lang w:eastAsia="zh-CN"/>
        </w:rPr>
      </w:pPr>
    </w:p>
    <w:tbl>
      <w:tblPr>
        <w:tblStyle w:val="TableGrid21"/>
        <w:tblW w:w="9631" w:type="dxa"/>
        <w:tblInd w:w="720" w:type="dxa"/>
        <w:tblLook w:val="04A0" w:firstRow="1" w:lastRow="0" w:firstColumn="1" w:lastColumn="0" w:noHBand="0" w:noVBand="1"/>
      </w:tblPr>
      <w:tblGrid>
        <w:gridCol w:w="3681"/>
        <w:gridCol w:w="3260"/>
        <w:gridCol w:w="2690"/>
      </w:tblGrid>
      <w:tr w:rsidR="00BC1F41" w:rsidRPr="00BC1F41" w14:paraId="6495DFE5" w14:textId="77777777" w:rsidTr="00BC1F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7EB2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/>
                <w:iCs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3355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/>
                <w:iCs/>
                <w:lang w:eastAsia="zh-CN"/>
              </w:rPr>
            </w:pPr>
            <w:r w:rsidRPr="00BC1F41">
              <w:rPr>
                <w:rFonts w:ascii="Times" w:hAnsi="Times"/>
                <w:b/>
                <w:iCs/>
                <w:lang w:eastAsia="zh-CN"/>
              </w:rPr>
              <w:t>Device 2b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EDFD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/>
                <w:iCs/>
                <w:lang w:eastAsia="zh-CN"/>
              </w:rPr>
            </w:pPr>
            <w:r w:rsidRPr="00BC1F41">
              <w:rPr>
                <w:rFonts w:ascii="Times" w:hAnsi="Times"/>
                <w:b/>
                <w:iCs/>
                <w:lang w:eastAsia="zh-CN"/>
              </w:rPr>
              <w:t>Device C</w:t>
            </w:r>
          </w:p>
        </w:tc>
      </w:tr>
      <w:tr w:rsidR="00BC1F41" w:rsidRPr="00BC1F41" w14:paraId="18E21D19" w14:textId="77777777" w:rsidTr="00BC1F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3DFD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Cs/>
                <w:iCs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Initial SFO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FF07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Cs/>
                <w:iCs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Randomly select a value from the range of 10^3~10^4 ppm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B3DD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Cs/>
                <w:iCs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[50] ppm</w:t>
            </w:r>
          </w:p>
        </w:tc>
      </w:tr>
      <w:tr w:rsidR="00BC1F41" w:rsidRPr="00BC1F41" w14:paraId="2DCBFB6C" w14:textId="77777777" w:rsidTr="00BC1F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0C91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Cs/>
                <w:iCs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SFO after clock sync/calibration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F143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Cs/>
                <w:iCs/>
                <w:strike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10^2 (O), 10^3 (M) ppm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8855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Cs/>
                <w:iCs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[10] ppm</w:t>
            </w:r>
          </w:p>
        </w:tc>
      </w:tr>
      <w:tr w:rsidR="00BC1F41" w:rsidRPr="00BC1F41" w14:paraId="66B646AE" w14:textId="77777777" w:rsidTr="00BC1F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3036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Cs/>
                <w:iCs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Initial CFO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3028" w14:textId="77777777" w:rsidR="00BC1F41" w:rsidRPr="00BC1F41" w:rsidRDefault="00BC1F41" w:rsidP="00BC1F41">
            <w:pPr>
              <w:spacing w:after="0"/>
              <w:rPr>
                <w:rFonts w:ascii="Times" w:hAnsi="Times"/>
                <w:bCs/>
                <w:iCs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Randomly select a value from the range of 10^3~10^4 ppm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2C46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Cs/>
                <w:iCs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[50] ppm</w:t>
            </w:r>
          </w:p>
        </w:tc>
      </w:tr>
      <w:tr w:rsidR="00BC1F41" w:rsidRPr="00BC1F41" w14:paraId="004496EA" w14:textId="77777777" w:rsidTr="00BC1F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6576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Cs/>
                <w:iCs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CFO after clock sync/calibration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616B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Cs/>
                <w:iCs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100 (M), 200 (O), 50 (O) ppm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21F4" w14:textId="77777777" w:rsidR="00BC1F41" w:rsidRPr="00BC1F41" w:rsidRDefault="00BC1F41" w:rsidP="00BC1F41">
            <w:pPr>
              <w:spacing w:after="0"/>
              <w:jc w:val="both"/>
              <w:rPr>
                <w:rFonts w:ascii="Times" w:hAnsi="Times"/>
                <w:bCs/>
                <w:iCs/>
                <w:lang w:eastAsia="zh-CN"/>
              </w:rPr>
            </w:pPr>
            <w:r w:rsidRPr="00BC1F41">
              <w:rPr>
                <w:rFonts w:ascii="Times" w:hAnsi="Times"/>
                <w:bCs/>
                <w:iCs/>
                <w:lang w:eastAsia="zh-CN"/>
              </w:rPr>
              <w:t>[10] ppm</w:t>
            </w:r>
          </w:p>
        </w:tc>
      </w:tr>
    </w:tbl>
    <w:p w14:paraId="7F4B0EBE" w14:textId="77777777" w:rsidR="00BC1F41" w:rsidRDefault="00BC1F41" w:rsidP="00BC1F41">
      <w:pPr>
        <w:rPr>
          <w:lang w:val="en-SE"/>
        </w:rPr>
      </w:pPr>
    </w:p>
    <w:p w14:paraId="70715E05" w14:textId="3915BCF0" w:rsidR="00BC1F41" w:rsidRDefault="00DE27D8" w:rsidP="00BC1F41">
      <w:pPr>
        <w:rPr>
          <w:lang w:val="en-SE"/>
        </w:rPr>
      </w:pPr>
      <w:r>
        <w:rPr>
          <w:lang w:val="en-SE"/>
        </w:rPr>
        <w:t>In Rel-19 coexisting study, the SNR degradation is used due to</w:t>
      </w:r>
      <w:r w:rsidR="00F94C8F">
        <w:rPr>
          <w:lang w:val="en-SE"/>
        </w:rPr>
        <w:t xml:space="preserve"> no waveform design available. Considering the D2R and R2D waveform available from the </w:t>
      </w:r>
      <w:r w:rsidR="000321C7">
        <w:rPr>
          <w:lang w:val="en-SE"/>
        </w:rPr>
        <w:t xml:space="preserve">Rel-19, RAN4 can use the SNR instead of SNR degradation and use the detection performance instead of the </w:t>
      </w:r>
      <w:r w:rsidR="00325957">
        <w:rPr>
          <w:lang w:val="en-SE"/>
        </w:rPr>
        <w:t>throughput in Rel-20 coexisting.</w:t>
      </w:r>
    </w:p>
    <w:p w14:paraId="5ADD9C09" w14:textId="71704731" w:rsidR="00325957" w:rsidRDefault="00DC0EA7" w:rsidP="00DC0EA7">
      <w:pPr>
        <w:pStyle w:val="Proposal"/>
        <w:rPr>
          <w:lang w:val="en-SE"/>
        </w:rPr>
      </w:pPr>
      <w:bookmarkStart w:id="9" w:name="_Ref209796598"/>
      <w:r>
        <w:rPr>
          <w:lang w:val="en-SE"/>
        </w:rPr>
        <w:t>Use the detection performance as coexisting metric instead of the SNR degradation in Rel-20.</w:t>
      </w:r>
      <w:bookmarkEnd w:id="9"/>
    </w:p>
    <w:p w14:paraId="5CF8741E" w14:textId="38AF1563" w:rsidR="007540ED" w:rsidRDefault="007540ED" w:rsidP="008F479B">
      <w:pPr>
        <w:rPr>
          <w:lang w:val="en-SE"/>
        </w:rPr>
      </w:pPr>
    </w:p>
    <w:p w14:paraId="10B54B98" w14:textId="4658EFE8" w:rsidR="00DF30CF" w:rsidRDefault="008F479B" w:rsidP="008F479B">
      <w:pPr>
        <w:rPr>
          <w:lang w:val="en-SE"/>
        </w:rPr>
      </w:pPr>
      <w:r>
        <w:rPr>
          <w:lang w:val="en-SE"/>
        </w:rPr>
        <w:t xml:space="preserve">The SNR for R2D and D2R </w:t>
      </w:r>
      <w:r w:rsidR="001D1A9E">
        <w:rPr>
          <w:lang w:val="en-SE"/>
        </w:rPr>
        <w:t xml:space="preserve">link in coexisting needs to be simulated and if possible, align the SNR numbers to be used in </w:t>
      </w:r>
      <w:r w:rsidR="00D77A03">
        <w:rPr>
          <w:lang w:val="en-SE"/>
        </w:rPr>
        <w:t xml:space="preserve">coexisting simulation to reach certain performance. </w:t>
      </w:r>
    </w:p>
    <w:p w14:paraId="02A3526F" w14:textId="3D24C865" w:rsidR="00D77A03" w:rsidRDefault="00D77A03" w:rsidP="008F479B">
      <w:pPr>
        <w:rPr>
          <w:lang w:val="en-SE"/>
        </w:rPr>
      </w:pPr>
      <w:r>
        <w:rPr>
          <w:lang w:val="en-SE"/>
        </w:rPr>
        <w:t xml:space="preserve">For R2D, the simulation assumption for LLS simulation is </w:t>
      </w:r>
      <w:r w:rsidR="00C80321">
        <w:rPr>
          <w:lang w:val="en-SE"/>
        </w:rPr>
        <w:t xml:space="preserve">listed in </w:t>
      </w:r>
      <w:r w:rsidR="00C80321">
        <w:rPr>
          <w:lang w:val="en-SE"/>
        </w:rPr>
        <w:fldChar w:fldCharType="begin"/>
      </w:r>
      <w:r w:rsidR="00C80321">
        <w:rPr>
          <w:lang w:val="en-SE"/>
        </w:rPr>
        <w:instrText xml:space="preserve"> REF _Ref209791597 \h </w:instrText>
      </w:r>
      <w:r w:rsidR="00C80321">
        <w:rPr>
          <w:lang w:val="en-SE"/>
        </w:rPr>
      </w:r>
      <w:r w:rsidR="00C80321">
        <w:rPr>
          <w:lang w:val="en-SE"/>
        </w:rPr>
        <w:fldChar w:fldCharType="separate"/>
      </w:r>
      <w:r w:rsidR="00C80321">
        <w:t xml:space="preserve">Table </w:t>
      </w:r>
      <w:r w:rsidR="00C80321">
        <w:rPr>
          <w:noProof/>
        </w:rPr>
        <w:t>1</w:t>
      </w:r>
      <w:r w:rsidR="00C80321">
        <w:rPr>
          <w:lang w:val="en-SE"/>
        </w:rPr>
        <w:fldChar w:fldCharType="end"/>
      </w:r>
      <w:r w:rsidR="00C80321">
        <w:rPr>
          <w:lang w:val="en-SE"/>
        </w:rPr>
        <w:t xml:space="preserve"> </w:t>
      </w:r>
      <w:r>
        <w:rPr>
          <w:lang w:val="en-SE"/>
        </w:rPr>
        <w:t>below</w:t>
      </w:r>
      <w:r w:rsidR="00DC2302">
        <w:rPr>
          <w:lang w:val="en-SE"/>
        </w:rPr>
        <w:t xml:space="preserve">. The CFO and SFO impact </w:t>
      </w:r>
      <w:proofErr w:type="gramStart"/>
      <w:r w:rsidR="00DC2302">
        <w:rPr>
          <w:lang w:val="en-SE"/>
        </w:rPr>
        <w:t>is</w:t>
      </w:r>
      <w:proofErr w:type="gramEnd"/>
      <w:r w:rsidR="00DC2302">
        <w:rPr>
          <w:lang w:val="en-SE"/>
        </w:rPr>
        <w:t xml:space="preserve"> not </w:t>
      </w:r>
      <w:r w:rsidR="000A2458">
        <w:rPr>
          <w:lang w:val="en-SE"/>
        </w:rPr>
        <w:t>small when CFO is 10ppm</w:t>
      </w:r>
      <w:r w:rsidR="00DC2302">
        <w:rPr>
          <w:lang w:val="en-SE"/>
        </w:rPr>
        <w:t xml:space="preserve"> for R2D link</w:t>
      </w:r>
      <w:r w:rsidR="00CD77D2">
        <w:rPr>
          <w:lang w:val="en-SE"/>
        </w:rPr>
        <w:t xml:space="preserve"> and this is observed in </w:t>
      </w:r>
      <w:r w:rsidR="00CD77D2">
        <w:rPr>
          <w:lang w:val="en-SE"/>
        </w:rPr>
        <w:fldChar w:fldCharType="begin"/>
      </w:r>
      <w:r w:rsidR="00CD77D2">
        <w:rPr>
          <w:lang w:val="en-SE"/>
        </w:rPr>
        <w:instrText xml:space="preserve"> REF _Ref209792446 \h </w:instrText>
      </w:r>
      <w:r w:rsidR="00CD77D2">
        <w:rPr>
          <w:lang w:val="en-SE"/>
        </w:rPr>
      </w:r>
      <w:r w:rsidR="00CD77D2">
        <w:rPr>
          <w:lang w:val="en-SE"/>
        </w:rPr>
        <w:fldChar w:fldCharType="separate"/>
      </w:r>
      <w:r w:rsidR="00CD77D2">
        <w:t xml:space="preserve">Figure </w:t>
      </w:r>
      <w:r w:rsidR="00CD77D2">
        <w:rPr>
          <w:noProof/>
        </w:rPr>
        <w:t>1</w:t>
      </w:r>
      <w:r w:rsidR="00CD77D2">
        <w:rPr>
          <w:lang w:val="en-SE"/>
        </w:rPr>
        <w:fldChar w:fldCharType="end"/>
      </w:r>
      <w:r w:rsidR="00CD77D2">
        <w:rPr>
          <w:lang w:val="en-SE"/>
        </w:rPr>
        <w:t>.</w:t>
      </w:r>
    </w:p>
    <w:p w14:paraId="415C47C7" w14:textId="040367B6" w:rsidR="00C80321" w:rsidRPr="00C80321" w:rsidRDefault="00C80321" w:rsidP="0062643B">
      <w:pPr>
        <w:pStyle w:val="Caption"/>
        <w:ind w:left="720" w:firstLine="720"/>
        <w:rPr>
          <w:lang w:val="en-SE"/>
        </w:rPr>
      </w:pPr>
      <w:r w:rsidRPr="00C80321">
        <w:rPr>
          <w:lang w:val="en-SE"/>
        </w:rPr>
        <w:t> </w:t>
      </w:r>
      <w:bookmarkStart w:id="10" w:name="_Ref2097915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57C5A">
        <w:rPr>
          <w:noProof/>
        </w:rPr>
        <w:t>1</w:t>
      </w:r>
      <w:r>
        <w:fldChar w:fldCharType="end"/>
      </w:r>
      <w:bookmarkEnd w:id="10"/>
      <w:r>
        <w:t>: Simulation assumption for R2D</w:t>
      </w:r>
    </w:p>
    <w:tbl>
      <w:tblPr>
        <w:tblW w:w="0" w:type="auto"/>
        <w:tblInd w:w="6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9"/>
        <w:gridCol w:w="2572"/>
      </w:tblGrid>
      <w:tr w:rsidR="00C80321" w:rsidRPr="00C80321" w14:paraId="3C12033C" w14:textId="77777777" w:rsidTr="00C80321">
        <w:trPr>
          <w:trHeight w:val="40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0C3A68F9" w14:textId="77777777" w:rsidR="00C80321" w:rsidRPr="00C80321" w:rsidRDefault="00C80321" w:rsidP="00C8032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80321">
              <w:rPr>
                <w:b/>
                <w:bCs/>
                <w:sz w:val="16"/>
                <w:szCs w:val="16"/>
                <w:lang w:val="en-US"/>
              </w:rPr>
              <w:t>Parameters​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37D9DD78" w14:textId="77777777" w:rsidR="00C80321" w:rsidRPr="00C80321" w:rsidRDefault="00C80321" w:rsidP="00C8032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80321">
              <w:rPr>
                <w:b/>
                <w:bCs/>
                <w:sz w:val="16"/>
                <w:szCs w:val="16"/>
                <w:lang w:val="en-US"/>
              </w:rPr>
              <w:t>Assumptions​</w:t>
            </w:r>
          </w:p>
        </w:tc>
      </w:tr>
      <w:tr w:rsidR="00C80321" w:rsidRPr="00C80321" w14:paraId="4695D22A" w14:textId="77777777" w:rsidTr="00C80321">
        <w:trPr>
          <w:trHeight w:val="255"/>
        </w:trPr>
        <w:tc>
          <w:tcPr>
            <w:tcW w:w="0" w:type="auto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1A12E8F2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</w:rPr>
              <w:t>Carrier frequency</w:t>
            </w:r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627F3EB7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900 MHz​</w:t>
            </w:r>
          </w:p>
        </w:tc>
      </w:tr>
      <w:tr w:rsidR="00C80321" w:rsidRPr="00C80321" w14:paraId="7F90B917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7CAC6D5F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lastRenderedPageBreak/>
              <w:t>SCS​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7DECC6BA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15 </w:t>
            </w:r>
            <w:proofErr w:type="spellStart"/>
            <w:r w:rsidRPr="00C80321">
              <w:rPr>
                <w:sz w:val="16"/>
                <w:szCs w:val="16"/>
                <w:lang w:val="en-US"/>
              </w:rPr>
              <w:t>KHz</w:t>
            </w:r>
            <w:proofErr w:type="spellEnd"/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</w:tr>
      <w:tr w:rsidR="00C80321" w:rsidRPr="00C80321" w14:paraId="36F8C257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6E199A5E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Channel-model​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67440175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TDLC300​</w:t>
            </w:r>
          </w:p>
        </w:tc>
      </w:tr>
      <w:tr w:rsidR="00C80321" w:rsidRPr="00C80321" w14:paraId="17FA406F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00445F79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Device velocity​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5A0F4C98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3 km/h​</w:t>
            </w:r>
          </w:p>
        </w:tc>
      </w:tr>
      <w:tr w:rsidR="00C80321" w:rsidRPr="00C80321" w14:paraId="1E5AA92D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686A2AF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Number of Tx/Rx for device​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261C14E7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1​</w:t>
            </w:r>
          </w:p>
        </w:tc>
      </w:tr>
      <w:tr w:rsidR="00C80321" w:rsidRPr="00C80321" w14:paraId="779AC41A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1718F339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Number of Tx/Rx for BS​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33379D50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2​</w:t>
            </w:r>
          </w:p>
        </w:tc>
      </w:tr>
      <w:tr w:rsidR="00C80321" w:rsidRPr="00C80321" w14:paraId="42EFB7C2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07620293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</w:rPr>
              <w:t>Transmission bandwidth</w:t>
            </w:r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56096EE2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180 </w:t>
            </w:r>
            <w:proofErr w:type="spellStart"/>
            <w:r w:rsidRPr="00C80321">
              <w:rPr>
                <w:sz w:val="16"/>
                <w:szCs w:val="16"/>
                <w:lang w:val="en-US"/>
              </w:rPr>
              <w:t>KHz</w:t>
            </w:r>
            <w:proofErr w:type="spellEnd"/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</w:tr>
      <w:tr w:rsidR="00C80321" w:rsidRPr="00C80321" w14:paraId="3E6FF3DF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01695749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Adjacent carrier interference​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41463BC6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No​</w:t>
            </w:r>
          </w:p>
        </w:tc>
      </w:tr>
      <w:tr w:rsidR="00C80321" w:rsidRPr="00C80321" w14:paraId="40777249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67EB8841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ED bandwidth 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51D70213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With considering CFO​</w:t>
            </w:r>
          </w:p>
        </w:tc>
      </w:tr>
      <w:tr w:rsidR="00C80321" w:rsidRPr="00C80321" w14:paraId="621FFA50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41683D20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Line coding​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56FDCFF6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Manchester​</w:t>
            </w:r>
          </w:p>
        </w:tc>
      </w:tr>
      <w:tr w:rsidR="00C80321" w:rsidRPr="00C80321" w14:paraId="7A8C923A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FD2C91E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ADC bits​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547A7FFB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4​</w:t>
            </w:r>
          </w:p>
        </w:tc>
      </w:tr>
      <w:tr w:rsidR="00C80321" w:rsidRPr="00C80321" w14:paraId="77381871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7DD2B74C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Device 2b/c​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17CEE51C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ZIF​</w:t>
            </w:r>
          </w:p>
        </w:tc>
      </w:tr>
      <w:tr w:rsidR="00C80321" w:rsidRPr="00C80321" w14:paraId="3DF6A173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3E0EACE0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Sampling rate​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540AD0BC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1.92 </w:t>
            </w:r>
            <w:proofErr w:type="spellStart"/>
            <w:r w:rsidRPr="00C80321">
              <w:rPr>
                <w:sz w:val="16"/>
                <w:szCs w:val="16"/>
                <w:lang w:val="en-US"/>
              </w:rPr>
              <w:t>Msps</w:t>
            </w:r>
            <w:proofErr w:type="spellEnd"/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</w:tr>
      <w:tr w:rsidR="00C80321" w:rsidRPr="00C80321" w14:paraId="0625D0E8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399C9ADC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CFO​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47EDBAD8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After calibration(ppm): 100[2b], 10[c]​</w:t>
            </w:r>
          </w:p>
        </w:tc>
      </w:tr>
      <w:tr w:rsidR="00C80321" w:rsidRPr="00C80321" w14:paraId="10507911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3CBFEFD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SFO​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4021E47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After calibration(ppm): 1000[2b], 10[c]​</w:t>
            </w:r>
          </w:p>
        </w:tc>
      </w:tr>
      <w:tr w:rsidR="00C80321" w:rsidRPr="00C80321" w14:paraId="49A3C1A5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7A412A9C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</w:rPr>
              <w:t>R2D Message size </w:t>
            </w:r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310C8DAC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20, 96, 400​</w:t>
            </w:r>
          </w:p>
        </w:tc>
      </w:tr>
      <w:tr w:rsidR="00C80321" w:rsidRPr="00C80321" w14:paraId="395F5226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2A48BFB1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Repetition​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43EEC098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1, 2 ,4​</w:t>
            </w:r>
          </w:p>
        </w:tc>
      </w:tr>
      <w:tr w:rsidR="00C80321" w:rsidRPr="00C80321" w14:paraId="1BE8808C" w14:textId="77777777" w:rsidTr="00C80321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18DF47DC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FEC​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48D48469" w14:textId="77777777" w:rsidR="00C80321" w:rsidRPr="00C80321" w:rsidRDefault="00C80321" w:rsidP="00C80321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No, 1/3 TBCC​</w:t>
            </w:r>
          </w:p>
        </w:tc>
      </w:tr>
    </w:tbl>
    <w:p w14:paraId="4DF6EE9E" w14:textId="77777777" w:rsidR="00D77A03" w:rsidRDefault="00D77A03" w:rsidP="008F479B">
      <w:pPr>
        <w:rPr>
          <w:lang w:val="en-SE"/>
        </w:rPr>
      </w:pPr>
    </w:p>
    <w:p w14:paraId="3D4A9C0E" w14:textId="4A7FA216" w:rsidR="00C80321" w:rsidRDefault="00940A20" w:rsidP="008F479B">
      <w:pPr>
        <w:rPr>
          <w:lang w:val="en-SE"/>
        </w:rPr>
      </w:pPr>
      <w:r>
        <w:rPr>
          <w:lang w:val="en-SE"/>
        </w:rPr>
        <w:t xml:space="preserve">Additional simulation parameter </w:t>
      </w:r>
      <w:r w:rsidR="005C47DF">
        <w:rPr>
          <w:lang w:val="en-SE"/>
        </w:rPr>
        <w:t xml:space="preserve">additional selected for evaluation in listed in </w:t>
      </w:r>
      <w:r w:rsidR="005C47DF">
        <w:rPr>
          <w:lang w:val="en-SE"/>
        </w:rPr>
        <w:fldChar w:fldCharType="begin"/>
      </w:r>
      <w:r w:rsidR="005C47DF">
        <w:rPr>
          <w:lang w:val="en-SE"/>
        </w:rPr>
        <w:instrText xml:space="preserve"> REF _Ref209791882 \h </w:instrText>
      </w:r>
      <w:r w:rsidR="005C47DF">
        <w:rPr>
          <w:lang w:val="en-SE"/>
        </w:rPr>
      </w:r>
      <w:r w:rsidR="005C47DF">
        <w:rPr>
          <w:lang w:val="en-SE"/>
        </w:rPr>
        <w:fldChar w:fldCharType="separate"/>
      </w:r>
      <w:r w:rsidR="005C47DF">
        <w:t xml:space="preserve">Table </w:t>
      </w:r>
      <w:r w:rsidR="005C47DF">
        <w:rPr>
          <w:noProof/>
        </w:rPr>
        <w:t>2</w:t>
      </w:r>
      <w:r w:rsidR="005C47DF">
        <w:rPr>
          <w:lang w:val="en-SE"/>
        </w:rPr>
        <w:fldChar w:fldCharType="end"/>
      </w:r>
      <w:r w:rsidR="005C47DF">
        <w:rPr>
          <w:lang w:val="en-SE"/>
        </w:rPr>
        <w:t xml:space="preserve"> </w:t>
      </w:r>
      <w:r>
        <w:rPr>
          <w:lang w:val="en-SE"/>
        </w:rPr>
        <w:t>for R2D:</w:t>
      </w:r>
    </w:p>
    <w:p w14:paraId="49FC13AC" w14:textId="14EE34F8" w:rsidR="005C47DF" w:rsidRDefault="005C47DF" w:rsidP="005C47DF">
      <w:pPr>
        <w:pStyle w:val="Caption"/>
        <w:ind w:firstLine="720"/>
        <w:rPr>
          <w:lang w:val="en-SE"/>
        </w:rPr>
      </w:pPr>
      <w:bookmarkStart w:id="11" w:name="_Ref2097918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57C5A">
        <w:rPr>
          <w:noProof/>
        </w:rPr>
        <w:t>2</w:t>
      </w:r>
      <w:r>
        <w:fldChar w:fldCharType="end"/>
      </w:r>
      <w:bookmarkEnd w:id="11"/>
      <w:r>
        <w:t>: selected parameter for evaluation</w:t>
      </w:r>
    </w:p>
    <w:tbl>
      <w:tblPr>
        <w:tblW w:w="74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5"/>
        <w:gridCol w:w="1755"/>
        <w:gridCol w:w="1890"/>
        <w:gridCol w:w="1620"/>
      </w:tblGrid>
      <w:tr w:rsidR="00F47F6C" w:rsidRPr="00F47F6C" w14:paraId="16FE093F" w14:textId="77777777" w:rsidTr="00635D2B">
        <w:trPr>
          <w:trHeight w:val="300"/>
        </w:trPr>
        <w:tc>
          <w:tcPr>
            <w:tcW w:w="2145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0A4D8E9B" w14:textId="47F15890" w:rsidR="00F47F6C" w:rsidRPr="00F47F6C" w:rsidRDefault="00940A20" w:rsidP="00F47F6C">
            <w:pPr>
              <w:rPr>
                <w:b/>
                <w:bCs/>
                <w:sz w:val="18"/>
                <w:szCs w:val="18"/>
                <w:lang w:val="en-US"/>
              </w:rPr>
            </w:pPr>
            <w:r w:rsidRPr="00940A20">
              <w:rPr>
                <w:sz w:val="18"/>
                <w:szCs w:val="18"/>
                <w:lang w:val="en-SE"/>
              </w:rPr>
              <w:t> </w:t>
            </w:r>
            <w:r w:rsidR="00F47F6C" w:rsidRPr="00F47F6C">
              <w:rPr>
                <w:sz w:val="18"/>
                <w:szCs w:val="18"/>
                <w:lang w:val="en-SE"/>
              </w:rPr>
              <w:t> </w:t>
            </w:r>
            <w:r w:rsidR="00F47F6C" w:rsidRPr="00F47F6C">
              <w:rPr>
                <w:b/>
                <w:bCs/>
                <w:sz w:val="18"/>
                <w:szCs w:val="18"/>
                <w:lang w:val="en-US"/>
              </w:rPr>
              <w:t>Parameters​</w:t>
            </w:r>
          </w:p>
        </w:tc>
        <w:tc>
          <w:tcPr>
            <w:tcW w:w="5265" w:type="dxa"/>
            <w:gridSpan w:val="3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5C6482E2" w14:textId="77777777" w:rsidR="00F47F6C" w:rsidRPr="00F47F6C" w:rsidRDefault="00F47F6C" w:rsidP="00F47F6C">
            <w:pPr>
              <w:rPr>
                <w:b/>
                <w:bCs/>
                <w:sz w:val="18"/>
                <w:szCs w:val="18"/>
                <w:lang w:val="en-US"/>
              </w:rPr>
            </w:pPr>
            <w:r w:rsidRPr="00F47F6C">
              <w:rPr>
                <w:b/>
                <w:bCs/>
                <w:sz w:val="18"/>
                <w:szCs w:val="18"/>
                <w:lang w:val="en-US"/>
              </w:rPr>
              <w:t>Assumptions​</w:t>
            </w:r>
          </w:p>
        </w:tc>
      </w:tr>
      <w:tr w:rsidR="00F47F6C" w:rsidRPr="00F47F6C" w14:paraId="657FAC5E" w14:textId="77777777" w:rsidTr="00635D2B">
        <w:trPr>
          <w:trHeight w:val="300"/>
        </w:trPr>
        <w:tc>
          <w:tcPr>
            <w:tcW w:w="2145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2AB57401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Msg Info​</w:t>
            </w:r>
          </w:p>
        </w:tc>
        <w:tc>
          <w:tcPr>
            <w:tcW w:w="5265" w:type="dxa"/>
            <w:gridSpan w:val="3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0E301419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96 bits​</w:t>
            </w:r>
          </w:p>
        </w:tc>
      </w:tr>
      <w:tr w:rsidR="00F47F6C" w:rsidRPr="00F47F6C" w14:paraId="7ACDDA01" w14:textId="77777777" w:rsidTr="00635D2B">
        <w:trPr>
          <w:trHeight w:val="465"/>
        </w:trPr>
        <w:tc>
          <w:tcPr>
            <w:tcW w:w="2145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6E046F35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Device​</w:t>
            </w:r>
          </w:p>
        </w:tc>
        <w:tc>
          <w:tcPr>
            <w:tcW w:w="17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3B2B3506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Ideal​</w:t>
            </w:r>
          </w:p>
        </w:tc>
        <w:tc>
          <w:tcPr>
            <w:tcW w:w="189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039DE8E5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2b​</w:t>
            </w:r>
          </w:p>
        </w:tc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5BFC5821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c​</w:t>
            </w:r>
          </w:p>
        </w:tc>
      </w:tr>
      <w:tr w:rsidR="00F47F6C" w:rsidRPr="00F47F6C" w14:paraId="12C383BE" w14:textId="77777777" w:rsidTr="00635D2B">
        <w:trPr>
          <w:trHeight w:val="465"/>
        </w:trPr>
        <w:tc>
          <w:tcPr>
            <w:tcW w:w="0" w:type="auto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46314768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7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6B8D421C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CFO: 0 ppm​</w:t>
            </w:r>
          </w:p>
          <w:p w14:paraId="252E2A81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SFO: 0 ppm​</w:t>
            </w:r>
          </w:p>
        </w:tc>
        <w:tc>
          <w:tcPr>
            <w:tcW w:w="189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772153ED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CFO: 100 ppm​</w:t>
            </w:r>
          </w:p>
          <w:p w14:paraId="549DACB9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proofErr w:type="gramStart"/>
            <w:r w:rsidRPr="00F47F6C">
              <w:rPr>
                <w:sz w:val="18"/>
                <w:szCs w:val="18"/>
                <w:lang w:val="en-US"/>
              </w:rPr>
              <w:t>SFO :</w:t>
            </w:r>
            <w:proofErr w:type="gramEnd"/>
            <w:r w:rsidRPr="00F47F6C">
              <w:rPr>
                <w:sz w:val="18"/>
                <w:szCs w:val="18"/>
                <w:lang w:val="en-US"/>
              </w:rPr>
              <w:t xml:space="preserve"> 1000 ppm​</w:t>
            </w:r>
          </w:p>
        </w:tc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3FF81856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CFO: 10 ppm​</w:t>
            </w:r>
          </w:p>
          <w:p w14:paraId="2BCA80FF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SFO: 10 ppm​</w:t>
            </w:r>
          </w:p>
        </w:tc>
      </w:tr>
      <w:tr w:rsidR="00F47F6C" w:rsidRPr="00F47F6C" w14:paraId="18BF1B97" w14:textId="77777777" w:rsidTr="00635D2B">
        <w:trPr>
          <w:trHeight w:val="465"/>
        </w:trPr>
        <w:tc>
          <w:tcPr>
            <w:tcW w:w="21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71A1BFFA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M​</w:t>
            </w:r>
          </w:p>
        </w:tc>
        <w:tc>
          <w:tcPr>
            <w:tcW w:w="5265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654EBD40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[1,2,6,12,24,32]​</w:t>
            </w:r>
          </w:p>
        </w:tc>
      </w:tr>
      <w:tr w:rsidR="00F47F6C" w:rsidRPr="00F47F6C" w14:paraId="7535FA2D" w14:textId="77777777" w:rsidTr="00635D2B">
        <w:trPr>
          <w:trHeight w:val="300"/>
        </w:trPr>
        <w:tc>
          <w:tcPr>
            <w:tcW w:w="21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6923370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Number of PRBs​</w:t>
            </w:r>
          </w:p>
        </w:tc>
        <w:tc>
          <w:tcPr>
            <w:tcW w:w="5265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61CC49BE" w14:textId="4D9FC5C9" w:rsidR="00F47F6C" w:rsidRPr="00F47F6C" w:rsidRDefault="005C47DF" w:rsidP="00F47F6C">
            <w:pPr>
              <w:rPr>
                <w:sz w:val="18"/>
                <w:szCs w:val="18"/>
                <w:lang w:val="en-US"/>
              </w:rPr>
            </w:pPr>
            <w:r w:rsidRPr="0062643B">
              <w:rPr>
                <w:sz w:val="18"/>
                <w:szCs w:val="18"/>
                <w:lang w:val="en-US"/>
              </w:rPr>
              <w:t>According to M</w:t>
            </w:r>
            <w:r w:rsidR="0062643B" w:rsidRPr="0062643B">
              <w:rPr>
                <w:sz w:val="18"/>
                <w:szCs w:val="18"/>
                <w:lang w:val="en-US"/>
              </w:rPr>
              <w:t xml:space="preserve"> in </w:t>
            </w:r>
            <w:r w:rsidR="0062643B" w:rsidRPr="0062643B">
              <w:rPr>
                <w:sz w:val="18"/>
                <w:szCs w:val="18"/>
                <w:lang w:val="en-US"/>
              </w:rPr>
              <w:fldChar w:fldCharType="begin"/>
            </w:r>
            <w:r w:rsidR="0062643B" w:rsidRPr="0062643B">
              <w:rPr>
                <w:sz w:val="18"/>
                <w:szCs w:val="18"/>
                <w:lang w:val="en-US"/>
              </w:rPr>
              <w:instrText xml:space="preserve"> REF _Ref209791929 \h </w:instrText>
            </w:r>
            <w:r w:rsidR="0062643B">
              <w:rPr>
                <w:sz w:val="18"/>
                <w:szCs w:val="18"/>
                <w:lang w:val="en-US"/>
              </w:rPr>
              <w:instrText xml:space="preserve"> \* MERGEFORMAT </w:instrText>
            </w:r>
            <w:r w:rsidR="0062643B" w:rsidRPr="0062643B">
              <w:rPr>
                <w:sz w:val="18"/>
                <w:szCs w:val="18"/>
                <w:lang w:val="en-US"/>
              </w:rPr>
            </w:r>
            <w:r w:rsidR="0062643B" w:rsidRPr="0062643B">
              <w:rPr>
                <w:sz w:val="18"/>
                <w:szCs w:val="18"/>
                <w:lang w:val="en-US"/>
              </w:rPr>
              <w:fldChar w:fldCharType="separate"/>
            </w:r>
            <w:r w:rsidR="0062643B" w:rsidRPr="0062643B">
              <w:rPr>
                <w:sz w:val="18"/>
                <w:szCs w:val="18"/>
              </w:rPr>
              <w:t xml:space="preserve">Table </w:t>
            </w:r>
            <w:r w:rsidR="0062643B" w:rsidRPr="0062643B">
              <w:rPr>
                <w:noProof/>
                <w:sz w:val="18"/>
                <w:szCs w:val="18"/>
              </w:rPr>
              <w:t>3</w:t>
            </w:r>
            <w:r w:rsidR="0062643B" w:rsidRPr="0062643B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F47F6C" w:rsidRPr="00F47F6C" w14:paraId="5E8D97C8" w14:textId="77777777" w:rsidTr="00635D2B">
        <w:trPr>
          <w:trHeight w:val="300"/>
        </w:trPr>
        <w:tc>
          <w:tcPr>
            <w:tcW w:w="21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32CB8FBA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Sampling rate​</w:t>
            </w:r>
          </w:p>
        </w:tc>
        <w:tc>
          <w:tcPr>
            <w:tcW w:w="5265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4655A451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1.92 </w:t>
            </w:r>
            <w:proofErr w:type="spellStart"/>
            <w:r w:rsidRPr="00F47F6C">
              <w:rPr>
                <w:sz w:val="18"/>
                <w:szCs w:val="18"/>
                <w:lang w:val="en-US"/>
              </w:rPr>
              <w:t>Msamples</w:t>
            </w:r>
            <w:proofErr w:type="spellEnd"/>
            <w:r w:rsidRPr="00F47F6C">
              <w:rPr>
                <w:sz w:val="18"/>
                <w:szCs w:val="18"/>
                <w:lang w:val="en-US"/>
              </w:rPr>
              <w:t>/</w:t>
            </w:r>
            <w:proofErr w:type="spellStart"/>
            <w:r w:rsidRPr="00F47F6C">
              <w:rPr>
                <w:sz w:val="18"/>
                <w:szCs w:val="18"/>
                <w:lang w:val="en-US"/>
              </w:rPr>
              <w:t>scond</w:t>
            </w:r>
            <w:proofErr w:type="spellEnd"/>
            <w:r w:rsidRPr="00F47F6C">
              <w:rPr>
                <w:sz w:val="18"/>
                <w:szCs w:val="18"/>
                <w:lang w:val="en-US"/>
              </w:rPr>
              <w:t>​</w:t>
            </w:r>
          </w:p>
        </w:tc>
      </w:tr>
      <w:tr w:rsidR="00F47F6C" w:rsidRPr="00F47F6C" w14:paraId="52697391" w14:textId="77777777" w:rsidTr="00635D2B">
        <w:trPr>
          <w:trHeight w:val="300"/>
        </w:trPr>
        <w:tc>
          <w:tcPr>
            <w:tcW w:w="21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904C41F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Device architecture​</w:t>
            </w:r>
          </w:p>
        </w:tc>
        <w:tc>
          <w:tcPr>
            <w:tcW w:w="5265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46E4CBC1" w14:textId="77777777" w:rsidR="00F47F6C" w:rsidRPr="00F47F6C" w:rsidRDefault="00F47F6C" w:rsidP="00F47F6C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ZIF​</w:t>
            </w:r>
          </w:p>
        </w:tc>
      </w:tr>
    </w:tbl>
    <w:p w14:paraId="7B867065" w14:textId="77777777" w:rsidR="00F47F6C" w:rsidRDefault="00F47F6C" w:rsidP="008F479B">
      <w:pPr>
        <w:rPr>
          <w:lang w:val="en-SE"/>
        </w:rPr>
      </w:pPr>
    </w:p>
    <w:p w14:paraId="553E8FE5" w14:textId="7358B72C" w:rsidR="0062643B" w:rsidRDefault="0062643B" w:rsidP="0062643B">
      <w:pPr>
        <w:pStyle w:val="Caption"/>
        <w:rPr>
          <w:lang w:val="en-SE"/>
        </w:rPr>
      </w:pPr>
      <w:bookmarkStart w:id="12" w:name="_Ref20979192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57C5A">
        <w:rPr>
          <w:noProof/>
        </w:rPr>
        <w:t>3</w:t>
      </w:r>
      <w:r>
        <w:fldChar w:fldCharType="end"/>
      </w:r>
      <w:bookmarkEnd w:id="12"/>
      <w:r>
        <w:t>: M value and # of PRB relation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878"/>
      </w:tblGrid>
      <w:tr w:rsidR="0062643B" w:rsidRPr="0062643B" w14:paraId="4DD467EB" w14:textId="77777777" w:rsidTr="0062643B">
        <w:trPr>
          <w:trHeight w:val="411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57B2D881" w14:textId="77777777" w:rsidR="0062643B" w:rsidRPr="0062643B" w:rsidRDefault="0062643B" w:rsidP="00626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62643B">
              <w:rPr>
                <w:b/>
                <w:bCs/>
                <w:sz w:val="16"/>
                <w:szCs w:val="16"/>
                <w:lang w:val="en-US"/>
              </w:rPr>
              <w:t>M value​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0328C32E" w14:textId="77777777" w:rsidR="0062643B" w:rsidRPr="0062643B" w:rsidRDefault="0062643B" w:rsidP="00626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62643B">
              <w:rPr>
                <w:b/>
                <w:bCs/>
                <w:sz w:val="16"/>
                <w:szCs w:val="16"/>
                <w:lang w:val="en-US"/>
              </w:rPr>
              <w:t>Minimum number of PRBs​</w:t>
            </w:r>
          </w:p>
        </w:tc>
      </w:tr>
      <w:tr w:rsidR="0062643B" w:rsidRPr="0062643B" w14:paraId="7A48FC2A" w14:textId="77777777" w:rsidTr="0062643B">
        <w:trPr>
          <w:trHeight w:val="411"/>
        </w:trPr>
        <w:tc>
          <w:tcPr>
            <w:tcW w:w="0" w:type="auto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68A382A7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1​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63D8412B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1​</w:t>
            </w:r>
          </w:p>
        </w:tc>
      </w:tr>
      <w:tr w:rsidR="0062643B" w:rsidRPr="0062643B" w14:paraId="33E13B1B" w14:textId="77777777" w:rsidTr="0062643B">
        <w:trPr>
          <w:trHeight w:val="411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5CFEC686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2​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3512F8D8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1​</w:t>
            </w:r>
          </w:p>
        </w:tc>
      </w:tr>
      <w:tr w:rsidR="0062643B" w:rsidRPr="0062643B" w14:paraId="2011DBC3" w14:textId="77777777" w:rsidTr="0062643B">
        <w:trPr>
          <w:trHeight w:val="411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62A53CF8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lastRenderedPageBreak/>
              <w:t>6​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820DED7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1​</w:t>
            </w:r>
          </w:p>
        </w:tc>
      </w:tr>
      <w:tr w:rsidR="0062643B" w:rsidRPr="0062643B" w14:paraId="59750E23" w14:textId="77777777" w:rsidTr="0062643B">
        <w:trPr>
          <w:trHeight w:val="411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682892D7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12​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77963B7C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2​</w:t>
            </w:r>
          </w:p>
        </w:tc>
      </w:tr>
      <w:tr w:rsidR="0062643B" w:rsidRPr="0062643B" w14:paraId="232815A8" w14:textId="77777777" w:rsidTr="0062643B">
        <w:trPr>
          <w:trHeight w:val="411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AAC4BEC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24​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3EE99C90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4​</w:t>
            </w:r>
          </w:p>
        </w:tc>
      </w:tr>
      <w:tr w:rsidR="0062643B" w:rsidRPr="0062643B" w14:paraId="76A66A31" w14:textId="77777777" w:rsidTr="0062643B">
        <w:trPr>
          <w:trHeight w:val="411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53D3A399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32​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79380F0D" w14:textId="77777777" w:rsidR="0062643B" w:rsidRPr="0062643B" w:rsidRDefault="0062643B" w:rsidP="0062643B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6​</w:t>
            </w:r>
          </w:p>
        </w:tc>
      </w:tr>
    </w:tbl>
    <w:p w14:paraId="6EB12505" w14:textId="77777777" w:rsidR="005C47DF" w:rsidRDefault="005C47DF" w:rsidP="008F479B">
      <w:pPr>
        <w:rPr>
          <w:lang w:val="en-SE"/>
        </w:rPr>
      </w:pPr>
    </w:p>
    <w:p w14:paraId="0A128068" w14:textId="36E8C25F" w:rsidR="0062643B" w:rsidRDefault="001A67ED" w:rsidP="008F479B">
      <w:pPr>
        <w:rPr>
          <w:lang w:val="en-SE"/>
        </w:rPr>
      </w:pPr>
      <w:r>
        <w:rPr>
          <w:lang w:val="en-SE"/>
        </w:rPr>
        <w:t xml:space="preserve">For device </w:t>
      </w:r>
      <w:r w:rsidR="00F50609">
        <w:rPr>
          <w:lang w:val="en-SE"/>
        </w:rPr>
        <w:t>b</w:t>
      </w:r>
      <w:r>
        <w:rPr>
          <w:lang w:val="en-SE"/>
        </w:rPr>
        <w:t xml:space="preserve">, frequency selective </w:t>
      </w:r>
      <w:r w:rsidR="00602E6F">
        <w:rPr>
          <w:lang w:val="en-SE"/>
        </w:rPr>
        <w:t xml:space="preserve">fading </w:t>
      </w:r>
      <w:r>
        <w:rPr>
          <w:lang w:val="en-SE"/>
        </w:rPr>
        <w:t>channel</w:t>
      </w:r>
      <w:r w:rsidR="008B79BE">
        <w:rPr>
          <w:lang w:val="en-SE"/>
        </w:rPr>
        <w:t xml:space="preserve"> </w:t>
      </w:r>
      <w:r w:rsidR="00602E6F" w:rsidRPr="00602E6F">
        <w:rPr>
          <w:lang w:val="en-SE"/>
        </w:rPr>
        <w:t>TDLC300</w:t>
      </w:r>
      <w:r w:rsidR="00602E6F">
        <w:rPr>
          <w:lang w:val="en-SE"/>
        </w:rPr>
        <w:t xml:space="preserve"> </w:t>
      </w:r>
      <w:r w:rsidR="008B79BE">
        <w:rPr>
          <w:lang w:val="en-SE"/>
        </w:rPr>
        <w:t xml:space="preserve">the SNR is list in </w:t>
      </w:r>
    </w:p>
    <w:p w14:paraId="2ED5FD08" w14:textId="075DF04D" w:rsidR="008B79BE" w:rsidRPr="008B79BE" w:rsidRDefault="008B79BE" w:rsidP="008B79BE">
      <w:pPr>
        <w:pStyle w:val="Caption"/>
        <w:rPr>
          <w:lang w:val="en-SE"/>
        </w:rPr>
      </w:pPr>
      <w:r w:rsidRPr="008B79BE">
        <w:rPr>
          <w:lang w:val="en-SE"/>
        </w:rPr>
        <w:t> </w:t>
      </w:r>
      <w:r>
        <w:rPr>
          <w:lang w:val="en-SE"/>
        </w:rPr>
        <w:tab/>
      </w:r>
      <w:r>
        <w:rPr>
          <w:lang w:val="en-SE"/>
        </w:rPr>
        <w:tab/>
      </w: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57C5A">
        <w:rPr>
          <w:noProof/>
        </w:rPr>
        <w:t>4</w:t>
      </w:r>
      <w:r>
        <w:fldChar w:fldCharType="end"/>
      </w:r>
      <w:r>
        <w:t>: SNR for device b with different M value</w:t>
      </w:r>
      <w:r>
        <w:tab/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0"/>
        <w:gridCol w:w="1470"/>
        <w:gridCol w:w="1470"/>
        <w:gridCol w:w="1470"/>
        <w:gridCol w:w="1470"/>
      </w:tblGrid>
      <w:tr w:rsidR="008B79BE" w:rsidRPr="008B79BE" w14:paraId="25393BC2" w14:textId="77777777" w:rsidTr="008B79BE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vAlign w:val="center"/>
            <w:hideMark/>
          </w:tcPr>
          <w:p w14:paraId="6258D7C6" w14:textId="77777777" w:rsidR="008B79BE" w:rsidRPr="008B79BE" w:rsidRDefault="008B79BE" w:rsidP="008B79B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B79BE">
              <w:rPr>
                <w:b/>
                <w:bCs/>
                <w:sz w:val="16"/>
                <w:szCs w:val="16"/>
                <w:lang w:val="en-US"/>
              </w:rPr>
              <w:t>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vAlign w:val="center"/>
            <w:hideMark/>
          </w:tcPr>
          <w:p w14:paraId="055AA5CB" w14:textId="77777777" w:rsidR="008B79BE" w:rsidRPr="008B79BE" w:rsidRDefault="008B79BE" w:rsidP="008B79B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B79BE">
              <w:rPr>
                <w:b/>
                <w:bCs/>
                <w:sz w:val="16"/>
                <w:szCs w:val="16"/>
                <w:lang w:val="en-US"/>
              </w:rPr>
              <w:t>M=1​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vAlign w:val="center"/>
            <w:hideMark/>
          </w:tcPr>
          <w:p w14:paraId="01970E94" w14:textId="77777777" w:rsidR="008B79BE" w:rsidRPr="008B79BE" w:rsidRDefault="008B79BE" w:rsidP="008B79B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B79BE">
              <w:rPr>
                <w:b/>
                <w:bCs/>
                <w:sz w:val="16"/>
                <w:szCs w:val="16"/>
                <w:lang w:val="en-US"/>
              </w:rPr>
              <w:t>M=2​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vAlign w:val="center"/>
            <w:hideMark/>
          </w:tcPr>
          <w:p w14:paraId="1B16EF3A" w14:textId="77777777" w:rsidR="008B79BE" w:rsidRPr="008B79BE" w:rsidRDefault="008B79BE" w:rsidP="008B79B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B79BE">
              <w:rPr>
                <w:b/>
                <w:bCs/>
                <w:sz w:val="16"/>
                <w:szCs w:val="16"/>
                <w:lang w:val="en-US"/>
              </w:rPr>
              <w:t>M=6​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vAlign w:val="center"/>
            <w:hideMark/>
          </w:tcPr>
          <w:p w14:paraId="59E44508" w14:textId="77777777" w:rsidR="008B79BE" w:rsidRPr="008B79BE" w:rsidRDefault="008B79BE" w:rsidP="008B79B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B79BE">
              <w:rPr>
                <w:b/>
                <w:bCs/>
                <w:sz w:val="16"/>
                <w:szCs w:val="16"/>
                <w:lang w:val="en-US"/>
              </w:rPr>
              <w:t>M=12​</w:t>
            </w:r>
          </w:p>
        </w:tc>
      </w:tr>
      <w:tr w:rsidR="008B79BE" w:rsidRPr="008B79BE" w14:paraId="48909C4E" w14:textId="77777777" w:rsidTr="008B79BE">
        <w:trPr>
          <w:trHeight w:val="570"/>
        </w:trPr>
        <w:tc>
          <w:tcPr>
            <w:tcW w:w="1860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vAlign w:val="center"/>
            <w:hideMark/>
          </w:tcPr>
          <w:p w14:paraId="1FB6363A" w14:textId="77777777" w:rsidR="008B79BE" w:rsidRPr="008B79BE" w:rsidRDefault="008B79BE" w:rsidP="008B79B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B79BE">
              <w:rPr>
                <w:b/>
                <w:bCs/>
                <w:sz w:val="16"/>
                <w:szCs w:val="16"/>
                <w:lang w:val="en-US"/>
              </w:rPr>
              <w:t>BW = 1 PRB​</w:t>
            </w:r>
          </w:p>
        </w:tc>
        <w:tc>
          <w:tcPr>
            <w:tcW w:w="1470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2C4B241E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11.76​</w:t>
            </w:r>
          </w:p>
        </w:tc>
        <w:tc>
          <w:tcPr>
            <w:tcW w:w="1470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59B54C98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12.46​</w:t>
            </w:r>
          </w:p>
        </w:tc>
        <w:tc>
          <w:tcPr>
            <w:tcW w:w="1470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1B4837D1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20.88​</w:t>
            </w:r>
          </w:p>
        </w:tc>
        <w:tc>
          <w:tcPr>
            <w:tcW w:w="1470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3C92032D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-​</w:t>
            </w:r>
          </w:p>
        </w:tc>
      </w:tr>
      <w:tr w:rsidR="008B79BE" w:rsidRPr="008B79BE" w14:paraId="6F1A4D36" w14:textId="77777777" w:rsidTr="008B79BE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vAlign w:val="center"/>
            <w:hideMark/>
          </w:tcPr>
          <w:p w14:paraId="6EC936B2" w14:textId="77777777" w:rsidR="008B79BE" w:rsidRPr="008B79BE" w:rsidRDefault="008B79BE" w:rsidP="008B79B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B79BE">
              <w:rPr>
                <w:b/>
                <w:bCs/>
                <w:sz w:val="16"/>
                <w:szCs w:val="16"/>
                <w:lang w:val="en-US"/>
              </w:rPr>
              <w:t>BW = 2 PRB​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38444D1D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8.47​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2F4F3484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9.07​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0C9E83C6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15.92​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3831F1E9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proofErr w:type="spellStart"/>
            <w:r w:rsidRPr="008B79BE">
              <w:rPr>
                <w:sz w:val="16"/>
                <w:szCs w:val="16"/>
                <w:lang w:val="en-US"/>
              </w:rPr>
              <w:t>NaN</w:t>
            </w:r>
            <w:proofErr w:type="spellEnd"/>
            <w:r w:rsidRPr="008B79BE">
              <w:rPr>
                <w:sz w:val="16"/>
                <w:szCs w:val="16"/>
                <w:lang w:val="en-US"/>
              </w:rPr>
              <w:t>​</w:t>
            </w:r>
          </w:p>
        </w:tc>
      </w:tr>
      <w:tr w:rsidR="008B79BE" w:rsidRPr="008B79BE" w14:paraId="2C07CC12" w14:textId="77777777" w:rsidTr="008B79BE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vAlign w:val="center"/>
            <w:hideMark/>
          </w:tcPr>
          <w:p w14:paraId="5F10FB17" w14:textId="77777777" w:rsidR="008B79BE" w:rsidRPr="008B79BE" w:rsidRDefault="008B79BE" w:rsidP="008B79B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B79BE">
              <w:rPr>
                <w:b/>
                <w:bCs/>
                <w:sz w:val="16"/>
                <w:szCs w:val="16"/>
                <w:lang w:val="en-US"/>
              </w:rPr>
              <w:t>BW = 3 PRB​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297D7F8B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6.77​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4E92B756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7.09​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6D902ECA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13.15​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4F5FDF56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proofErr w:type="spellStart"/>
            <w:r w:rsidRPr="008B79BE">
              <w:rPr>
                <w:sz w:val="16"/>
                <w:szCs w:val="16"/>
                <w:lang w:val="en-US"/>
              </w:rPr>
              <w:t>NaN</w:t>
            </w:r>
            <w:proofErr w:type="spellEnd"/>
            <w:r w:rsidRPr="008B79BE">
              <w:rPr>
                <w:sz w:val="16"/>
                <w:szCs w:val="16"/>
                <w:lang w:val="en-US"/>
              </w:rPr>
              <w:t>​</w:t>
            </w:r>
          </w:p>
        </w:tc>
      </w:tr>
      <w:tr w:rsidR="008B79BE" w:rsidRPr="008B79BE" w14:paraId="3886F303" w14:textId="77777777" w:rsidTr="008B79BE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vAlign w:val="center"/>
            <w:hideMark/>
          </w:tcPr>
          <w:p w14:paraId="422CA29C" w14:textId="77777777" w:rsidR="008B79BE" w:rsidRPr="008B79BE" w:rsidRDefault="008B79BE" w:rsidP="008B79B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B79BE">
              <w:rPr>
                <w:b/>
                <w:bCs/>
                <w:sz w:val="16"/>
                <w:szCs w:val="16"/>
                <w:lang w:val="en-US"/>
              </w:rPr>
              <w:t>BW = 4 PRB​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45670CDE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5.4​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1D658475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5.67​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5A972DE1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10.54​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74C80579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proofErr w:type="spellStart"/>
            <w:r w:rsidRPr="008B79BE">
              <w:rPr>
                <w:sz w:val="16"/>
                <w:szCs w:val="16"/>
                <w:lang w:val="en-US"/>
              </w:rPr>
              <w:t>NaN</w:t>
            </w:r>
            <w:proofErr w:type="spellEnd"/>
            <w:r w:rsidRPr="008B79BE">
              <w:rPr>
                <w:sz w:val="16"/>
                <w:szCs w:val="16"/>
                <w:lang w:val="en-US"/>
              </w:rPr>
              <w:t>​</w:t>
            </w:r>
          </w:p>
        </w:tc>
      </w:tr>
      <w:tr w:rsidR="008B79BE" w:rsidRPr="008B79BE" w14:paraId="291BD9D9" w14:textId="77777777" w:rsidTr="008B79BE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vAlign w:val="center"/>
            <w:hideMark/>
          </w:tcPr>
          <w:p w14:paraId="2C257DE7" w14:textId="77777777" w:rsidR="008B79BE" w:rsidRPr="008B79BE" w:rsidRDefault="008B79BE" w:rsidP="008B79B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B79BE">
              <w:rPr>
                <w:b/>
                <w:bCs/>
                <w:sz w:val="16"/>
                <w:szCs w:val="16"/>
                <w:lang w:val="en-US"/>
              </w:rPr>
              <w:t>BW = 5 PRB​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355BC928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4.38​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1D40CCE3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4.47​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5A00F3A2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8.54​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718F7F84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proofErr w:type="spellStart"/>
            <w:r w:rsidRPr="008B79BE">
              <w:rPr>
                <w:sz w:val="16"/>
                <w:szCs w:val="16"/>
                <w:lang w:val="en-US"/>
              </w:rPr>
              <w:t>NaN</w:t>
            </w:r>
            <w:proofErr w:type="spellEnd"/>
            <w:r w:rsidRPr="008B79BE">
              <w:rPr>
                <w:sz w:val="16"/>
                <w:szCs w:val="16"/>
                <w:lang w:val="en-US"/>
              </w:rPr>
              <w:t>​</w:t>
            </w:r>
          </w:p>
        </w:tc>
      </w:tr>
      <w:tr w:rsidR="008B79BE" w:rsidRPr="008B79BE" w14:paraId="48F2855D" w14:textId="77777777" w:rsidTr="008B79BE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vAlign w:val="center"/>
            <w:hideMark/>
          </w:tcPr>
          <w:p w14:paraId="2C812D14" w14:textId="77777777" w:rsidR="008B79BE" w:rsidRPr="008B79BE" w:rsidRDefault="008B79BE" w:rsidP="008B79BE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B79BE">
              <w:rPr>
                <w:b/>
                <w:bCs/>
                <w:sz w:val="16"/>
                <w:szCs w:val="16"/>
                <w:lang w:val="en-US"/>
              </w:rPr>
              <w:t>BW = 6 PRB​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72AB2A89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3.47​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2B8BB48B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3.38​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299A0C31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7.21​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15D28986" w14:textId="77777777" w:rsidR="008B79BE" w:rsidRPr="008B79BE" w:rsidRDefault="008B79BE" w:rsidP="008B79BE">
            <w:pPr>
              <w:rPr>
                <w:sz w:val="16"/>
                <w:szCs w:val="16"/>
                <w:lang w:val="en-US"/>
              </w:rPr>
            </w:pPr>
            <w:r w:rsidRPr="008B79BE">
              <w:rPr>
                <w:sz w:val="16"/>
                <w:szCs w:val="16"/>
                <w:lang w:val="en-US"/>
              </w:rPr>
              <w:t>27.65​</w:t>
            </w:r>
          </w:p>
        </w:tc>
      </w:tr>
    </w:tbl>
    <w:p w14:paraId="0FADC345" w14:textId="77777777" w:rsidR="008B79BE" w:rsidRDefault="008B79BE" w:rsidP="008F479B">
      <w:pPr>
        <w:rPr>
          <w:lang w:val="en-SE"/>
        </w:rPr>
      </w:pPr>
    </w:p>
    <w:p w14:paraId="570484E8" w14:textId="296CB050" w:rsidR="00F50609" w:rsidRDefault="00F50609" w:rsidP="00F50609">
      <w:pPr>
        <w:rPr>
          <w:lang w:val="en-SE"/>
        </w:rPr>
      </w:pPr>
      <w:r>
        <w:rPr>
          <w:lang w:val="en-SE"/>
        </w:rPr>
        <w:t xml:space="preserve">For device </w:t>
      </w:r>
      <w:proofErr w:type="gramStart"/>
      <w:r>
        <w:rPr>
          <w:lang w:val="en-SE"/>
        </w:rPr>
        <w:t>C,  frequency</w:t>
      </w:r>
      <w:proofErr w:type="gramEnd"/>
      <w:r>
        <w:rPr>
          <w:lang w:val="en-SE"/>
        </w:rPr>
        <w:t xml:space="preserve"> selective </w:t>
      </w:r>
      <w:r w:rsidR="00602E6F">
        <w:rPr>
          <w:lang w:val="en-SE"/>
        </w:rPr>
        <w:t xml:space="preserve">fading </w:t>
      </w:r>
      <w:r>
        <w:rPr>
          <w:lang w:val="en-SE"/>
        </w:rPr>
        <w:t xml:space="preserve">channel </w:t>
      </w:r>
      <w:r w:rsidR="00602E6F" w:rsidRPr="00602E6F">
        <w:rPr>
          <w:lang w:val="en-SE"/>
        </w:rPr>
        <w:t>TDLC300</w:t>
      </w:r>
      <w:r w:rsidR="00602E6F">
        <w:rPr>
          <w:lang w:val="en-SE"/>
        </w:rPr>
        <w:t xml:space="preserve"> </w:t>
      </w:r>
      <w:r>
        <w:rPr>
          <w:lang w:val="en-SE"/>
        </w:rPr>
        <w:t xml:space="preserve">the SNR is list in </w:t>
      </w:r>
    </w:p>
    <w:p w14:paraId="22825DEF" w14:textId="4435D002" w:rsidR="00602E6F" w:rsidRPr="00602E6F" w:rsidRDefault="00602E6F" w:rsidP="00602E6F">
      <w:pPr>
        <w:pStyle w:val="Caption"/>
        <w:ind w:left="720" w:firstLine="720"/>
        <w:rPr>
          <w:lang w:val="en-SE"/>
        </w:rPr>
      </w:pPr>
      <w:r w:rsidRPr="00602E6F">
        <w:rPr>
          <w:lang w:val="en-SE"/>
        </w:rPr>
        <w:t> </w:t>
      </w: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57C5A">
        <w:rPr>
          <w:noProof/>
        </w:rPr>
        <w:t>5</w:t>
      </w:r>
      <w:r>
        <w:fldChar w:fldCharType="end"/>
      </w:r>
      <w:r>
        <w:t>: SNR for device c with different M value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0"/>
        <w:gridCol w:w="1470"/>
        <w:gridCol w:w="1470"/>
        <w:gridCol w:w="1470"/>
        <w:gridCol w:w="1470"/>
      </w:tblGrid>
      <w:tr w:rsidR="00602E6F" w:rsidRPr="00602E6F" w14:paraId="656C6C7F" w14:textId="77777777" w:rsidTr="00602E6F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7E5A5C95" w14:textId="77777777" w:rsidR="00602E6F" w:rsidRPr="00602E6F" w:rsidRDefault="00602E6F" w:rsidP="00602E6F">
            <w:pPr>
              <w:rPr>
                <w:b/>
                <w:bCs/>
                <w:lang w:val="en-US"/>
              </w:rPr>
            </w:pPr>
            <w:r w:rsidRPr="00602E6F">
              <w:rPr>
                <w:b/>
                <w:bCs/>
                <w:lang w:val="en-US"/>
              </w:rPr>
              <w:t>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6B9EBA42" w14:textId="77777777" w:rsidR="00602E6F" w:rsidRPr="00602E6F" w:rsidRDefault="00602E6F" w:rsidP="00602E6F">
            <w:pPr>
              <w:rPr>
                <w:b/>
                <w:bCs/>
                <w:lang w:val="en-US"/>
              </w:rPr>
            </w:pPr>
            <w:r w:rsidRPr="00602E6F">
              <w:rPr>
                <w:b/>
                <w:bCs/>
                <w:lang w:val="en-US"/>
              </w:rPr>
              <w:t>M=1​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435C792D" w14:textId="77777777" w:rsidR="00602E6F" w:rsidRPr="00602E6F" w:rsidRDefault="00602E6F" w:rsidP="00602E6F">
            <w:pPr>
              <w:rPr>
                <w:b/>
                <w:bCs/>
                <w:lang w:val="en-US"/>
              </w:rPr>
            </w:pPr>
            <w:r w:rsidRPr="00602E6F">
              <w:rPr>
                <w:b/>
                <w:bCs/>
                <w:lang w:val="en-US"/>
              </w:rPr>
              <w:t>M=2​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4DA18F49" w14:textId="77777777" w:rsidR="00602E6F" w:rsidRPr="00602E6F" w:rsidRDefault="00602E6F" w:rsidP="00602E6F">
            <w:pPr>
              <w:rPr>
                <w:b/>
                <w:bCs/>
                <w:lang w:val="en-US"/>
              </w:rPr>
            </w:pPr>
            <w:r w:rsidRPr="00602E6F">
              <w:rPr>
                <w:b/>
                <w:bCs/>
                <w:lang w:val="en-US"/>
              </w:rPr>
              <w:t>M=6​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4A02B87D" w14:textId="77777777" w:rsidR="00602E6F" w:rsidRPr="00602E6F" w:rsidRDefault="00602E6F" w:rsidP="00602E6F">
            <w:pPr>
              <w:rPr>
                <w:b/>
                <w:bCs/>
                <w:lang w:val="en-US"/>
              </w:rPr>
            </w:pPr>
            <w:r w:rsidRPr="00602E6F">
              <w:rPr>
                <w:b/>
                <w:bCs/>
                <w:lang w:val="en-US"/>
              </w:rPr>
              <w:t>M=12​</w:t>
            </w:r>
          </w:p>
        </w:tc>
      </w:tr>
      <w:tr w:rsidR="00602E6F" w:rsidRPr="00602E6F" w14:paraId="7C2DE59A" w14:textId="77777777" w:rsidTr="00602E6F">
        <w:trPr>
          <w:trHeight w:val="570"/>
        </w:trPr>
        <w:tc>
          <w:tcPr>
            <w:tcW w:w="1860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hideMark/>
          </w:tcPr>
          <w:p w14:paraId="0B8B4338" w14:textId="77777777" w:rsidR="00602E6F" w:rsidRPr="00602E6F" w:rsidRDefault="00602E6F" w:rsidP="00602E6F">
            <w:pPr>
              <w:rPr>
                <w:b/>
                <w:bCs/>
                <w:lang w:val="en-US"/>
              </w:rPr>
            </w:pPr>
            <w:r w:rsidRPr="00602E6F">
              <w:rPr>
                <w:b/>
                <w:bCs/>
                <w:lang w:val="en-US"/>
              </w:rPr>
              <w:t>BW = 1 PRB​</w:t>
            </w:r>
          </w:p>
        </w:tc>
        <w:tc>
          <w:tcPr>
            <w:tcW w:w="1470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789E7137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10.3​</w:t>
            </w:r>
          </w:p>
        </w:tc>
        <w:tc>
          <w:tcPr>
            <w:tcW w:w="1470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716A3BD2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10.54​</w:t>
            </w:r>
          </w:p>
        </w:tc>
        <w:tc>
          <w:tcPr>
            <w:tcW w:w="1470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1385D669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18.69​</w:t>
            </w:r>
          </w:p>
        </w:tc>
        <w:tc>
          <w:tcPr>
            <w:tcW w:w="1470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107F3C02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-​</w:t>
            </w:r>
          </w:p>
        </w:tc>
      </w:tr>
      <w:tr w:rsidR="00602E6F" w:rsidRPr="00602E6F" w14:paraId="0C55850F" w14:textId="77777777" w:rsidTr="00602E6F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hideMark/>
          </w:tcPr>
          <w:p w14:paraId="07CE2CBA" w14:textId="77777777" w:rsidR="00602E6F" w:rsidRPr="00602E6F" w:rsidRDefault="00602E6F" w:rsidP="00602E6F">
            <w:pPr>
              <w:rPr>
                <w:b/>
                <w:bCs/>
                <w:lang w:val="en-US"/>
              </w:rPr>
            </w:pPr>
            <w:r w:rsidRPr="00602E6F">
              <w:rPr>
                <w:b/>
                <w:bCs/>
                <w:lang w:val="en-US"/>
              </w:rPr>
              <w:t>BW = 2 PRB​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0B967EB7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7.77​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2787ED3A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7.46​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24A48D22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13.56​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57C71AA1" w14:textId="77777777" w:rsidR="00602E6F" w:rsidRPr="00602E6F" w:rsidRDefault="00602E6F" w:rsidP="00602E6F">
            <w:pPr>
              <w:rPr>
                <w:lang w:val="en-US"/>
              </w:rPr>
            </w:pPr>
            <w:proofErr w:type="spellStart"/>
            <w:r w:rsidRPr="00602E6F">
              <w:rPr>
                <w:lang w:val="en-US"/>
              </w:rPr>
              <w:t>NaN</w:t>
            </w:r>
            <w:proofErr w:type="spellEnd"/>
            <w:r w:rsidRPr="00602E6F">
              <w:rPr>
                <w:lang w:val="en-US"/>
              </w:rPr>
              <w:t>​</w:t>
            </w:r>
          </w:p>
        </w:tc>
      </w:tr>
      <w:tr w:rsidR="00602E6F" w:rsidRPr="00602E6F" w14:paraId="28928F6C" w14:textId="77777777" w:rsidTr="00602E6F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hideMark/>
          </w:tcPr>
          <w:p w14:paraId="47DE3983" w14:textId="77777777" w:rsidR="00602E6F" w:rsidRPr="00602E6F" w:rsidRDefault="00602E6F" w:rsidP="00602E6F">
            <w:pPr>
              <w:rPr>
                <w:b/>
                <w:bCs/>
                <w:lang w:val="en-US"/>
              </w:rPr>
            </w:pPr>
            <w:r w:rsidRPr="00602E6F">
              <w:rPr>
                <w:b/>
                <w:bCs/>
                <w:lang w:val="en-US"/>
              </w:rPr>
              <w:t>BW = 3 PRB​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33511EBF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6.1​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4A155C27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5.62​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307D2B0C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10.27​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4CE92DE5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20.84​</w:t>
            </w:r>
          </w:p>
        </w:tc>
      </w:tr>
      <w:tr w:rsidR="00602E6F" w:rsidRPr="00602E6F" w14:paraId="3C0A6BAD" w14:textId="77777777" w:rsidTr="00602E6F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hideMark/>
          </w:tcPr>
          <w:p w14:paraId="1994E4EC" w14:textId="77777777" w:rsidR="00602E6F" w:rsidRPr="00602E6F" w:rsidRDefault="00602E6F" w:rsidP="00602E6F">
            <w:pPr>
              <w:rPr>
                <w:b/>
                <w:bCs/>
                <w:lang w:val="en-US"/>
              </w:rPr>
            </w:pPr>
            <w:r w:rsidRPr="00602E6F">
              <w:rPr>
                <w:b/>
                <w:bCs/>
                <w:lang w:val="en-US"/>
              </w:rPr>
              <w:t>BW = 4 PRB​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001EFE8A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5.11​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4017AE94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4.31​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67913151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8.06​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481DD893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14.1​</w:t>
            </w:r>
          </w:p>
        </w:tc>
      </w:tr>
      <w:tr w:rsidR="00602E6F" w:rsidRPr="00602E6F" w14:paraId="7FCB157F" w14:textId="77777777" w:rsidTr="00602E6F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hideMark/>
          </w:tcPr>
          <w:p w14:paraId="76D19161" w14:textId="77777777" w:rsidR="00602E6F" w:rsidRPr="00602E6F" w:rsidRDefault="00602E6F" w:rsidP="00602E6F">
            <w:pPr>
              <w:rPr>
                <w:b/>
                <w:bCs/>
                <w:lang w:val="en-US"/>
              </w:rPr>
            </w:pPr>
            <w:r w:rsidRPr="00602E6F">
              <w:rPr>
                <w:b/>
                <w:bCs/>
                <w:lang w:val="en-US"/>
              </w:rPr>
              <w:t>BW = 5 PRB​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60C325A8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4.05​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39887BC4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3.15​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4400F0F5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6.67​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7328D046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11.3​</w:t>
            </w:r>
          </w:p>
        </w:tc>
      </w:tr>
      <w:tr w:rsidR="00602E6F" w:rsidRPr="00602E6F" w14:paraId="5108A4A8" w14:textId="77777777" w:rsidTr="00602E6F">
        <w:trPr>
          <w:trHeight w:val="570"/>
        </w:trPr>
        <w:tc>
          <w:tcPr>
            <w:tcW w:w="186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1174E6"/>
            <w:hideMark/>
          </w:tcPr>
          <w:p w14:paraId="2D04A3F2" w14:textId="77777777" w:rsidR="00602E6F" w:rsidRPr="00602E6F" w:rsidRDefault="00602E6F" w:rsidP="00602E6F">
            <w:pPr>
              <w:rPr>
                <w:b/>
                <w:bCs/>
                <w:lang w:val="en-US"/>
              </w:rPr>
            </w:pPr>
            <w:r w:rsidRPr="00602E6F">
              <w:rPr>
                <w:b/>
                <w:bCs/>
                <w:lang w:val="en-US"/>
              </w:rPr>
              <w:t>BW = 6 PRB​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261249AA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3.18​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26A0D4ED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2.42​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03155D98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5.66​</w:t>
            </w:r>
          </w:p>
        </w:tc>
        <w:tc>
          <w:tcPr>
            <w:tcW w:w="14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65B44D5C" w14:textId="77777777" w:rsidR="00602E6F" w:rsidRPr="00602E6F" w:rsidRDefault="00602E6F" w:rsidP="00602E6F">
            <w:pPr>
              <w:rPr>
                <w:lang w:val="en-US"/>
              </w:rPr>
            </w:pPr>
            <w:r w:rsidRPr="00602E6F">
              <w:rPr>
                <w:lang w:val="en-US"/>
              </w:rPr>
              <w:t>9.49​</w:t>
            </w:r>
          </w:p>
        </w:tc>
      </w:tr>
    </w:tbl>
    <w:p w14:paraId="36FBBF26" w14:textId="636BA7B3" w:rsidR="00F50609" w:rsidRDefault="00F50609" w:rsidP="008F479B">
      <w:pPr>
        <w:rPr>
          <w:lang w:val="en-SE"/>
        </w:rPr>
      </w:pPr>
    </w:p>
    <w:p w14:paraId="3A0E4592" w14:textId="6B86FC2E" w:rsidR="0062643B" w:rsidRDefault="004018E2" w:rsidP="008F479B">
      <w:r w:rsidRPr="004018E2">
        <w:lastRenderedPageBreak/>
        <w:t> </w:t>
      </w:r>
      <w:r w:rsidR="006F2030" w:rsidRPr="006F2030">
        <w:t> </w:t>
      </w:r>
      <w:r w:rsidR="006F2030" w:rsidRPr="006F2030">
        <w:rPr>
          <w:noProof/>
        </w:rPr>
        <w:drawing>
          <wp:inline distT="0" distB="0" distL="0" distR="0" wp14:anchorId="227A7DB5" wp14:editId="37AB068C">
            <wp:extent cx="5091049" cy="5403273"/>
            <wp:effectExtent l="0" t="0" r="0" b="6985"/>
            <wp:docPr id="930894882" name="Picture 4" descr="A graph of a number of graph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894882" name="Picture 4" descr="A graph of a number of graph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29" cy="540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DAB18" w14:textId="66175EDF" w:rsidR="006F2030" w:rsidRDefault="006F2030" w:rsidP="006F2030">
      <w:pPr>
        <w:pStyle w:val="Caption"/>
        <w:ind w:left="720" w:firstLine="720"/>
      </w:pPr>
      <w:bookmarkStart w:id="13" w:name="_Ref2097924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5709F">
        <w:rPr>
          <w:noProof/>
        </w:rPr>
        <w:t>1</w:t>
      </w:r>
      <w:r>
        <w:fldChar w:fldCharType="end"/>
      </w:r>
      <w:bookmarkEnd w:id="13"/>
      <w:r>
        <w:t>: CFO/SFO impact on SNR of R2D</w:t>
      </w:r>
    </w:p>
    <w:p w14:paraId="0E6F2F4B" w14:textId="77777777" w:rsidR="006F2030" w:rsidRDefault="006F2030" w:rsidP="008F479B"/>
    <w:p w14:paraId="32236048" w14:textId="45928570" w:rsidR="002E7EDA" w:rsidRDefault="002E7EDA" w:rsidP="008F479B">
      <w:r>
        <w:t xml:space="preserve">D2R LLS simulation assumption is listed in </w:t>
      </w:r>
      <w:r>
        <w:fldChar w:fldCharType="begin"/>
      </w:r>
      <w:r>
        <w:instrText xml:space="preserve"> REF _Ref209795484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. </w:t>
      </w:r>
    </w:p>
    <w:p w14:paraId="1AB62C9C" w14:textId="0C65C43C" w:rsidR="002E7EDA" w:rsidRDefault="002E7EDA" w:rsidP="002E7EDA">
      <w:pPr>
        <w:pStyle w:val="Caption"/>
        <w:ind w:firstLine="720"/>
      </w:pPr>
      <w:bookmarkStart w:id="14" w:name="_Ref2097954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57C5A">
        <w:rPr>
          <w:noProof/>
        </w:rPr>
        <w:t>6</w:t>
      </w:r>
      <w:r>
        <w:fldChar w:fldCharType="end"/>
      </w:r>
      <w:bookmarkEnd w:id="14"/>
      <w:r>
        <w:t>: D2R simulation assumption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5"/>
        <w:gridCol w:w="2820"/>
      </w:tblGrid>
      <w:tr w:rsidR="002E7EDA" w:rsidRPr="002E7EDA" w14:paraId="2488ACBA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3E2D9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b/>
                <w:bCs/>
                <w:lang w:val="en-US"/>
              </w:rPr>
              <w:t>Parameters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29FC9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b/>
                <w:bCs/>
                <w:lang w:val="en-US"/>
              </w:rPr>
              <w:t>Value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6BB97DF0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712B8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Carrier frequency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5EAB1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900MHz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20BF6167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140C5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subcarrier spacing (SCS)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EA4A8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15kHz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63122E6F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871E0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Channel model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586D4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AWGN, TDL_A, TDL_D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730DA18D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C33BD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Delay spread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9A436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30ns, 150ns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75EF9ADE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B9AAD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Device velocity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9D3D0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3km/h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4BAFC22A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51B5B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Message size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72A55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16 bits, 96 bits, 400 bits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10D9EA2A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8A372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BLER target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30C41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1%, 10%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7046C3B8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90ADA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Message size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20C82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16 bits, 96 bits, 400 bits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3423DB4B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F6AA5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lastRenderedPageBreak/>
              <w:t>Waveform and modulation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B1F12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OOK/FSK/BPSK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5A3CE0BC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09959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 xml:space="preserve">Number of </w:t>
            </w:r>
            <w:proofErr w:type="spellStart"/>
            <w:r w:rsidRPr="002E7EDA">
              <w:rPr>
                <w:lang w:val="en-US"/>
              </w:rPr>
              <w:t>antenns</w:t>
            </w:r>
            <w:proofErr w:type="spellEnd"/>
            <w:r w:rsidRPr="002E7EDA">
              <w:rPr>
                <w:lang w:val="en-US"/>
              </w:rPr>
              <w:t xml:space="preserve"> in UE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7C1A6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1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5719715A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6678F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Number if antennas in BS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FBBED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2 or 4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28BDE8B9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E6616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FEC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F0C0B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No FEC, CC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664999A7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5DC2C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Line code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C4B17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Manchester, no line coding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67E26EBB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895E1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D2R receiver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A9607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Coherent receiver,</w:t>
            </w:r>
            <w:r w:rsidRPr="002E7EDA">
              <w:rPr>
                <w:lang w:val="en-SE"/>
              </w:rPr>
              <w:t> </w:t>
            </w:r>
          </w:p>
          <w:p w14:paraId="591A7AB6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Non-coherent receiver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21BE64D2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EFB3C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Number of slots in each simulation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91DF0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10000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17EC92F0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E7D98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Simulation times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4F7A0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10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35DE992C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DC48C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Slots time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A1404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1ms</w:t>
            </w:r>
            <w:r w:rsidRPr="002E7EDA">
              <w:rPr>
                <w:lang w:val="en-SE"/>
              </w:rPr>
              <w:t> </w:t>
            </w:r>
          </w:p>
        </w:tc>
      </w:tr>
      <w:tr w:rsidR="002E7EDA" w:rsidRPr="002E7EDA" w14:paraId="4BB4768D" w14:textId="77777777" w:rsidTr="002E7EDA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6FDE8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Transmission bandwidth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78DB7" w14:textId="77777777" w:rsidR="002E7EDA" w:rsidRPr="002E7EDA" w:rsidRDefault="002E7EDA" w:rsidP="002E7EDA">
            <w:pPr>
              <w:rPr>
                <w:lang w:val="en-SE"/>
              </w:rPr>
            </w:pPr>
            <w:r w:rsidRPr="002E7EDA">
              <w:rPr>
                <w:lang w:val="en-US"/>
              </w:rPr>
              <w:t>180kHz</w:t>
            </w:r>
            <w:r w:rsidRPr="002E7EDA">
              <w:rPr>
                <w:lang w:val="en-SE"/>
              </w:rPr>
              <w:t> </w:t>
            </w:r>
          </w:p>
        </w:tc>
      </w:tr>
    </w:tbl>
    <w:p w14:paraId="1EA74819" w14:textId="77777777" w:rsidR="002E7EDA" w:rsidRDefault="002E7EDA" w:rsidP="008F479B"/>
    <w:p w14:paraId="71ADD172" w14:textId="4DB420D9" w:rsidR="004018E2" w:rsidRDefault="00DD5596" w:rsidP="008F479B">
      <w:pPr>
        <w:rPr>
          <w:lang w:val="en-SE"/>
        </w:rPr>
      </w:pPr>
      <w:r>
        <w:rPr>
          <w:lang w:val="en-SE"/>
        </w:rPr>
        <w:t xml:space="preserve">The simulation result is listed in </w:t>
      </w:r>
      <w:r w:rsidR="00DF20BB">
        <w:rPr>
          <w:lang w:val="en-SE"/>
        </w:rPr>
        <w:fldChar w:fldCharType="begin"/>
      </w:r>
      <w:r w:rsidR="00DF20BB">
        <w:rPr>
          <w:lang w:val="en-SE"/>
        </w:rPr>
        <w:instrText xml:space="preserve"> REF _Ref209796407 \h </w:instrText>
      </w:r>
      <w:r w:rsidR="00DF20BB">
        <w:rPr>
          <w:lang w:val="en-SE"/>
        </w:rPr>
      </w:r>
      <w:r w:rsidR="00DF20BB">
        <w:rPr>
          <w:lang w:val="en-SE"/>
        </w:rPr>
        <w:fldChar w:fldCharType="separate"/>
      </w:r>
      <w:r w:rsidR="00DF20BB">
        <w:t xml:space="preserve">Table </w:t>
      </w:r>
      <w:r w:rsidR="00DF20BB">
        <w:rPr>
          <w:noProof/>
        </w:rPr>
        <w:t>7</w:t>
      </w:r>
      <w:r w:rsidR="00DF20BB">
        <w:rPr>
          <w:lang w:val="en-SE"/>
        </w:rPr>
        <w:fldChar w:fldCharType="end"/>
      </w:r>
      <w:r w:rsidR="00DF20BB">
        <w:rPr>
          <w:lang w:val="en-SE"/>
        </w:rPr>
        <w:t xml:space="preserve">. </w:t>
      </w:r>
    </w:p>
    <w:p w14:paraId="7EED0A21" w14:textId="74B33960" w:rsidR="00DD5596" w:rsidRDefault="00E57C5A" w:rsidP="00E57C5A">
      <w:pPr>
        <w:pStyle w:val="Caption"/>
        <w:ind w:left="1440" w:firstLine="720"/>
        <w:rPr>
          <w:lang w:val="en-SE"/>
        </w:rPr>
      </w:pPr>
      <w:bookmarkStart w:id="15" w:name="_Ref2097964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5"/>
      <w:r>
        <w:t>: SNR for D2R LLS simulation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5"/>
        <w:gridCol w:w="1155"/>
      </w:tblGrid>
      <w:tr w:rsidR="00DD5596" w:rsidRPr="00DD5596" w14:paraId="15A63F82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6F245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type 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8E3D5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Data rate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94702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FEC </w:t>
            </w:r>
            <w:r w:rsidRPr="00DD5596">
              <w:rPr>
                <w:lang w:val="en-SE"/>
              </w:rPr>
              <w:t> </w:t>
            </w:r>
            <w:r w:rsidRPr="00DD5596">
              <w:rPr>
                <w:lang w:val="en-SE"/>
              </w:rPr>
              <w:br/>
            </w:r>
            <w:r w:rsidRPr="00DD5596">
              <w:rPr>
                <w:lang w:val="en-US"/>
              </w:rPr>
              <w:t>[N0, ½,1/4]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5FADC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Rep. </w:t>
            </w:r>
            <w:r w:rsidRPr="00DD5596">
              <w:rPr>
                <w:lang w:val="en-SE"/>
              </w:rPr>
              <w:t> </w:t>
            </w:r>
            <w:r w:rsidRPr="00DD5596">
              <w:rPr>
                <w:lang w:val="en-SE"/>
              </w:rPr>
              <w:br/>
            </w:r>
            <w:r w:rsidRPr="00DD5596">
              <w:rPr>
                <w:lang w:val="en-US"/>
              </w:rPr>
              <w:t>[No, 2, 4]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58950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 xml:space="preserve">BS </w:t>
            </w:r>
            <w:proofErr w:type="spellStart"/>
            <w:r w:rsidRPr="00DD5596">
              <w:rPr>
                <w:lang w:val="en-US"/>
              </w:rPr>
              <w:t>TxRU</w:t>
            </w:r>
            <w:proofErr w:type="spellEnd"/>
            <w:r w:rsidRPr="00DD5596">
              <w:rPr>
                <w:lang w:val="en-SE"/>
              </w:rPr>
              <w:t> </w:t>
            </w:r>
          </w:p>
          <w:p w14:paraId="60F18F29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[2, 4]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E1494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Msg size</w:t>
            </w:r>
            <w:r w:rsidRPr="00DD5596">
              <w:rPr>
                <w:lang w:val="en-SE"/>
              </w:rPr>
              <w:t> </w:t>
            </w:r>
          </w:p>
          <w:p w14:paraId="6D382ED4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[20,96,400]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697CA5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10% BLER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F82B6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1%   BLER</w:t>
            </w:r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3E5A0864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25DF2B54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7D8E0BD4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4D68CDCF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48AC5989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16F3C6B9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211B548A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308707DA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10.03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4745083E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17.24</w:t>
            </w:r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761183CB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1F00C450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7B77FEAF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457286AC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55A53B24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EDAB8EF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67F56F08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96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4DB16750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11.55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29D54700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20.46</w:t>
            </w:r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6984F463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18F9F6D0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487E4AFA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00F2240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4FA1CB63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0D048283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010FA480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400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50266BDC" w14:textId="77777777" w:rsidR="00DD5596" w:rsidRPr="00DD5596" w:rsidRDefault="00DD5596" w:rsidP="00DD5596">
            <w:pPr>
              <w:rPr>
                <w:lang w:val="en-SE"/>
              </w:rPr>
            </w:pPr>
            <w:proofErr w:type="spellStart"/>
            <w:r w:rsidRPr="00DD5596">
              <w:rPr>
                <w:lang w:val="en-US"/>
              </w:rPr>
              <w:t>NaN</w:t>
            </w:r>
            <w:proofErr w:type="spellEnd"/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6D04BAF3" w14:textId="77777777" w:rsidR="00DD5596" w:rsidRPr="00DD5596" w:rsidRDefault="00DD5596" w:rsidP="00DD5596">
            <w:pPr>
              <w:rPr>
                <w:lang w:val="en-SE"/>
              </w:rPr>
            </w:pPr>
            <w:proofErr w:type="spellStart"/>
            <w:r w:rsidRPr="00DD5596">
              <w:rPr>
                <w:lang w:val="en-US"/>
              </w:rPr>
              <w:t>NaN</w:t>
            </w:r>
            <w:proofErr w:type="spellEnd"/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3A224730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2CA05A66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1EB8CC21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27BD5FF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53CD6077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08FAA45A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127FD27C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4CBAA4F4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8.69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2F57108A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15.92</w:t>
            </w:r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4ED7D72C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5011DA19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57E8CCDE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19084E0C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6EA6DD53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1285B77C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2EDCCD1D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96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67B5ACCC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10.22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3FB2F117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19.13</w:t>
            </w:r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3356C429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49668854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7D88D415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053D141B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133907A2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0DE691B2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617003D9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400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21507FCA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13.64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284327B3" w14:textId="77777777" w:rsidR="00DD5596" w:rsidRPr="00DD5596" w:rsidRDefault="00DD5596" w:rsidP="00DD5596">
            <w:pPr>
              <w:rPr>
                <w:lang w:val="en-SE"/>
              </w:rPr>
            </w:pPr>
            <w:proofErr w:type="spellStart"/>
            <w:r w:rsidRPr="00DD5596">
              <w:rPr>
                <w:lang w:val="en-US"/>
              </w:rPr>
              <w:t>NaN</w:t>
            </w:r>
            <w:proofErr w:type="spellEnd"/>
            <w:r w:rsidRPr="00DD5596">
              <w:rPr>
                <w:lang w:val="en-US"/>
              </w:rPr>
              <w:t> </w:t>
            </w:r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13EC7B0B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22B03356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5CAE26EF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0187D9C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66979AE4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611E1922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5AB7144D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3C92BDD7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5.52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6489C236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11.84</w:t>
            </w:r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055AFBC8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72391E46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144B55FF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92EE723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0765F8D8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6E0822C0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492A0700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96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6C5B7087" w14:textId="77777777" w:rsidR="00DD5596" w:rsidRPr="00DD5596" w:rsidRDefault="00DD5596" w:rsidP="00DD5596">
            <w:pPr>
              <w:rPr>
                <w:lang w:val="en-SE"/>
              </w:rPr>
            </w:pPr>
            <w:proofErr w:type="spellStart"/>
            <w:r w:rsidRPr="00DD5596">
              <w:rPr>
                <w:lang w:val="en-US"/>
              </w:rPr>
              <w:t>NaN</w:t>
            </w:r>
            <w:proofErr w:type="spellEnd"/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0AF8C99B" w14:textId="77777777" w:rsidR="00DD5596" w:rsidRPr="00DD5596" w:rsidRDefault="00DD5596" w:rsidP="00DD5596">
            <w:pPr>
              <w:rPr>
                <w:lang w:val="en-SE"/>
              </w:rPr>
            </w:pPr>
            <w:proofErr w:type="spellStart"/>
            <w:r w:rsidRPr="00DD5596">
              <w:rPr>
                <w:lang w:val="en-US"/>
              </w:rPr>
              <w:t>NaN</w:t>
            </w:r>
            <w:proofErr w:type="spellEnd"/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611911DE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0E79CB2D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71743491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121199DC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48485813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1A67B1DD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171F206A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400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02B2DAB" w14:textId="77777777" w:rsidR="00DD5596" w:rsidRPr="00DD5596" w:rsidRDefault="00DD5596" w:rsidP="00DD5596">
            <w:pPr>
              <w:rPr>
                <w:lang w:val="en-SE"/>
              </w:rPr>
            </w:pPr>
            <w:proofErr w:type="spellStart"/>
            <w:r w:rsidRPr="00DD5596">
              <w:rPr>
                <w:lang w:val="en-US"/>
              </w:rPr>
              <w:t>NaN</w:t>
            </w:r>
            <w:proofErr w:type="spellEnd"/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3383C493" w14:textId="77777777" w:rsidR="00DD5596" w:rsidRPr="00DD5596" w:rsidRDefault="00DD5596" w:rsidP="00DD5596">
            <w:pPr>
              <w:rPr>
                <w:lang w:val="en-SE"/>
              </w:rPr>
            </w:pPr>
            <w:proofErr w:type="spellStart"/>
            <w:r w:rsidRPr="00DD5596">
              <w:rPr>
                <w:lang w:val="en-US"/>
              </w:rPr>
              <w:t>NaN</w:t>
            </w:r>
            <w:proofErr w:type="spellEnd"/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5481928E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19CF6305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44166379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9F2FCB0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69D4BCB5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158649E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5718B459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69CBA7F3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4.23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44F70B84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11.48</w:t>
            </w:r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1086234A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09E035FE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79841408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5B01710A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615A6978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648CFC74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0FBDE282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96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02A74C14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6.57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671E4D3E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13.52</w:t>
            </w:r>
            <w:r w:rsidRPr="00DD5596">
              <w:rPr>
                <w:lang w:val="en-SE"/>
              </w:rPr>
              <w:t> </w:t>
            </w:r>
          </w:p>
        </w:tc>
      </w:tr>
      <w:tr w:rsidR="00DD5596" w:rsidRPr="00DD5596" w14:paraId="270A5065" w14:textId="77777777" w:rsidTr="00DD5596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0504773F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175F698E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426132DE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5E95707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03BC5BFF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6C21FECE" w14:textId="77777777" w:rsidR="00DD5596" w:rsidRPr="00DD5596" w:rsidRDefault="00DD5596" w:rsidP="00DD5596">
            <w:pPr>
              <w:rPr>
                <w:lang w:val="en-SE"/>
              </w:rPr>
            </w:pPr>
            <w:r w:rsidRPr="00DD5596">
              <w:rPr>
                <w:lang w:val="en-US"/>
              </w:rPr>
              <w:t>400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6F391560" w14:textId="77777777" w:rsidR="00DD5596" w:rsidRPr="00DD5596" w:rsidRDefault="00DD5596" w:rsidP="00DD5596">
            <w:pPr>
              <w:rPr>
                <w:lang w:val="en-SE"/>
              </w:rPr>
            </w:pPr>
            <w:proofErr w:type="spellStart"/>
            <w:r w:rsidRPr="00DD5596">
              <w:rPr>
                <w:lang w:val="en-US"/>
              </w:rPr>
              <w:t>NaN</w:t>
            </w:r>
            <w:proofErr w:type="spellEnd"/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7BF5FD7B" w14:textId="77777777" w:rsidR="00DD5596" w:rsidRPr="00DD5596" w:rsidRDefault="00DD5596" w:rsidP="00DD5596">
            <w:pPr>
              <w:rPr>
                <w:lang w:val="en-SE"/>
              </w:rPr>
            </w:pPr>
            <w:proofErr w:type="spellStart"/>
            <w:r w:rsidRPr="00DD5596">
              <w:rPr>
                <w:lang w:val="en-US"/>
              </w:rPr>
              <w:t>NaN</w:t>
            </w:r>
            <w:proofErr w:type="spellEnd"/>
            <w:r w:rsidRPr="00DD5596">
              <w:rPr>
                <w:lang w:val="en-SE"/>
              </w:rPr>
              <w:t> </w:t>
            </w:r>
          </w:p>
        </w:tc>
      </w:tr>
    </w:tbl>
    <w:p w14:paraId="79167A3F" w14:textId="77777777" w:rsidR="00DD5596" w:rsidRDefault="00DD5596" w:rsidP="008F479B">
      <w:pPr>
        <w:rPr>
          <w:lang w:val="en-SE"/>
        </w:rPr>
      </w:pPr>
    </w:p>
    <w:p w14:paraId="7B11C526" w14:textId="114603D2" w:rsidR="00E57C5A" w:rsidRDefault="00DF20BB" w:rsidP="00DF20BB">
      <w:pPr>
        <w:pStyle w:val="Proposal"/>
        <w:rPr>
          <w:lang w:val="en-SE"/>
        </w:rPr>
      </w:pPr>
      <w:bookmarkStart w:id="16" w:name="_Ref209796606"/>
      <w:r>
        <w:rPr>
          <w:lang w:val="en-SE"/>
        </w:rPr>
        <w:t>Discuss the simulation assumption of LLS for R2D and D2R to align the SNR value used in coexisting study.</w:t>
      </w:r>
      <w:bookmarkEnd w:id="16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3B90155B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3F1C7A" w:rsidRPr="003F1C7A">
        <w:t xml:space="preserve">A-IoT </w:t>
      </w:r>
      <w:r w:rsidR="00DD7AAC">
        <w:t xml:space="preserve">coexisting simulation assumptions </w:t>
      </w:r>
      <w:r w:rsidR="00760997" w:rsidRPr="00F102E6">
        <w:t xml:space="preserve">with below </w:t>
      </w:r>
      <w:r w:rsidR="007E75A8">
        <w:t>observation</w:t>
      </w:r>
      <w:r w:rsidR="007329F2">
        <w:t xml:space="preserve"> and proposals</w:t>
      </w:r>
      <w:r w:rsidR="00760997" w:rsidRPr="00F102E6">
        <w:t>:</w:t>
      </w:r>
    </w:p>
    <w:p w14:paraId="0BD857F7" w14:textId="0F9504AE" w:rsidR="00232E94" w:rsidRDefault="002B164D" w:rsidP="009F5C86">
      <w:r>
        <w:lastRenderedPageBreak/>
        <w:fldChar w:fldCharType="begin"/>
      </w:r>
      <w:r>
        <w:instrText xml:space="preserve"> REF _Ref209796547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_Ref209796547 \h </w:instrText>
      </w:r>
      <w:r>
        <w:fldChar w:fldCharType="separate"/>
      </w:r>
      <w:r>
        <w:t>The scenario 4 with topology 1 in TR 38.848 is to be simulated.</w:t>
      </w:r>
      <w:r>
        <w:fldChar w:fldCharType="end"/>
      </w:r>
    </w:p>
    <w:p w14:paraId="773BD098" w14:textId="7716932B" w:rsidR="002B164D" w:rsidRDefault="002B164D" w:rsidP="009F5C86">
      <w:r>
        <w:fldChar w:fldCharType="begin"/>
      </w:r>
      <w:r>
        <w:instrText xml:space="preserve"> REF _Ref209796556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_Ref209796556 \h </w:instrText>
      </w:r>
      <w:r>
        <w:fldChar w:fldCharType="separate"/>
      </w:r>
      <w:r>
        <w:t xml:space="preserve">A-IoT BS co-sites with NR </w:t>
      </w:r>
      <w:proofErr w:type="gramStart"/>
      <w:r>
        <w:t>macro BS</w:t>
      </w:r>
      <w:proofErr w:type="gramEnd"/>
      <w:r>
        <w:t xml:space="preserve"> and A-IoT device FR1 bands usage as the same as NR UE</w:t>
      </w:r>
      <w:r>
        <w:fldChar w:fldCharType="end"/>
      </w:r>
    </w:p>
    <w:p w14:paraId="2968E02D" w14:textId="3FECA859" w:rsidR="002B164D" w:rsidRDefault="002B164D" w:rsidP="009F5C86">
      <w:r>
        <w:fldChar w:fldCharType="begin"/>
      </w:r>
      <w:r>
        <w:instrText xml:space="preserve"> REF _Ref209796565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_Ref209796565 \h </w:instrText>
      </w:r>
      <w:r>
        <w:fldChar w:fldCharType="separate"/>
      </w:r>
      <w:r>
        <w:t>The maximum distance between Reader and device is 500 m</w:t>
      </w:r>
      <w:r>
        <w:fldChar w:fldCharType="end"/>
      </w:r>
    </w:p>
    <w:p w14:paraId="17696357" w14:textId="161856D6" w:rsidR="002B164D" w:rsidRDefault="002B164D" w:rsidP="009F5C86">
      <w:r>
        <w:fldChar w:fldCharType="begin"/>
      </w:r>
      <w:r>
        <w:instrText xml:space="preserve"> REF _Ref209796574 \n \h </w:instrText>
      </w:r>
      <w:r>
        <w:fldChar w:fldCharType="separate"/>
      </w:r>
      <w:r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_Ref209796574 \h </w:instrText>
      </w:r>
      <w:r>
        <w:fldChar w:fldCharType="separate"/>
      </w:r>
      <w:r>
        <w:t>Device C transmission power between -3 dBm and 5 dBm</w:t>
      </w:r>
      <w:r>
        <w:fldChar w:fldCharType="end"/>
      </w:r>
    </w:p>
    <w:p w14:paraId="1D49A953" w14:textId="40378C65" w:rsidR="002B164D" w:rsidRDefault="002B164D" w:rsidP="009F5C86">
      <w:r>
        <w:fldChar w:fldCharType="begin"/>
      </w:r>
      <w:r>
        <w:instrText xml:space="preserve"> REF _Ref209796582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_Ref209796582 \h </w:instrText>
      </w:r>
      <w:r>
        <w:fldChar w:fldCharType="separate"/>
      </w:r>
      <w:proofErr w:type="spellStart"/>
      <w:r>
        <w:rPr>
          <w:lang w:val="en-SE"/>
        </w:rPr>
        <w:t>UMa</w:t>
      </w:r>
      <w:proofErr w:type="spellEnd"/>
      <w:r>
        <w:rPr>
          <w:lang w:val="en-SE"/>
        </w:rPr>
        <w:t xml:space="preserve"> should be simulated, Umi to be discussed and </w:t>
      </w:r>
      <w:proofErr w:type="spellStart"/>
      <w:r>
        <w:rPr>
          <w:lang w:val="en-SE"/>
        </w:rPr>
        <w:t>RMa</w:t>
      </w:r>
      <w:proofErr w:type="spellEnd"/>
      <w:r>
        <w:rPr>
          <w:lang w:val="en-SE"/>
        </w:rPr>
        <w:t xml:space="preserve"> should be excluded in coexisting simulation</w:t>
      </w:r>
      <w:r>
        <w:fldChar w:fldCharType="end"/>
      </w:r>
    </w:p>
    <w:p w14:paraId="67C88153" w14:textId="4A06C4B1" w:rsidR="00FF1D55" w:rsidRDefault="00FF1D55" w:rsidP="009F5C86">
      <w:r>
        <w:fldChar w:fldCharType="begin"/>
      </w:r>
      <w:r>
        <w:instrText xml:space="preserve"> REF _Ref210408582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_Ref210408582 \h </w:instrText>
      </w:r>
      <w:r>
        <w:fldChar w:fldCharType="separate"/>
      </w:r>
      <w:r>
        <w:rPr>
          <w:lang w:val="en-SE"/>
        </w:rPr>
        <w:t>Discuss whether there is a case for non-zero network shift between A-IoT layer and NR layer.</w:t>
      </w:r>
      <w:r>
        <w:fldChar w:fldCharType="end"/>
      </w:r>
    </w:p>
    <w:p w14:paraId="7F16DAC8" w14:textId="3354CDFE" w:rsidR="002B164D" w:rsidRDefault="002B164D" w:rsidP="009F5C86">
      <w:r>
        <w:fldChar w:fldCharType="begin"/>
      </w:r>
      <w:r>
        <w:instrText xml:space="preserve"> REF _Ref209796590 \n \h </w:instrText>
      </w:r>
      <w:r>
        <w:fldChar w:fldCharType="separate"/>
      </w:r>
      <w:r w:rsidR="00FF1D55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_Ref209796590 \h </w:instrText>
      </w:r>
      <w:r>
        <w:fldChar w:fldCharType="separate"/>
      </w:r>
      <w:r w:rsidR="00FF1D55">
        <w:rPr>
          <w:lang w:val="en-SE"/>
        </w:rPr>
        <w:t>CFO/SFO imperfection should be considered in the SNR consideration.</w:t>
      </w:r>
      <w:r>
        <w:fldChar w:fldCharType="end"/>
      </w:r>
    </w:p>
    <w:p w14:paraId="0D964F7B" w14:textId="009B6019" w:rsidR="002B164D" w:rsidRDefault="002B164D" w:rsidP="009F5C86">
      <w:r>
        <w:fldChar w:fldCharType="begin"/>
      </w:r>
      <w:r>
        <w:instrText xml:space="preserve"> REF _Ref209796598 \n \h </w:instrText>
      </w:r>
      <w:r>
        <w:fldChar w:fldCharType="separate"/>
      </w:r>
      <w:r w:rsidR="00FF1D55"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_Ref209796598 \h </w:instrText>
      </w:r>
      <w:r>
        <w:fldChar w:fldCharType="separate"/>
      </w:r>
      <w:r w:rsidR="00FF1D55">
        <w:rPr>
          <w:lang w:val="en-SE"/>
        </w:rPr>
        <w:t>Use the detection performance as coexisting metric instead of the SNR degradation in Rel-20.</w:t>
      </w:r>
      <w:r>
        <w:fldChar w:fldCharType="end"/>
      </w:r>
    </w:p>
    <w:p w14:paraId="7322BF5E" w14:textId="110BA2CD" w:rsidR="002B164D" w:rsidRDefault="002B164D" w:rsidP="009F5C86">
      <w:r>
        <w:fldChar w:fldCharType="begin"/>
      </w:r>
      <w:r>
        <w:instrText xml:space="preserve"> REF _Ref209796606 \n \h </w:instrText>
      </w:r>
      <w:r>
        <w:fldChar w:fldCharType="separate"/>
      </w:r>
      <w:r w:rsidR="00FF1D55"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_Ref209796606 \h </w:instrText>
      </w:r>
      <w:r>
        <w:fldChar w:fldCharType="separate"/>
      </w:r>
      <w:r w:rsidR="00FF1D55">
        <w:rPr>
          <w:lang w:val="en-SE"/>
        </w:rPr>
        <w:t>Discuss the simulation assumption of LLS for R2D and D2R to align the SNR value used in coexisting study.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8E9C55B" w14:textId="03507932" w:rsidR="007949A6" w:rsidRDefault="0061267E" w:rsidP="007949A6">
      <w:pPr>
        <w:pStyle w:val="references0"/>
        <w:numPr>
          <w:ilvl w:val="0"/>
          <w:numId w:val="9"/>
        </w:numPr>
        <w:tabs>
          <w:tab w:val="left" w:pos="360"/>
        </w:tabs>
      </w:pPr>
      <w:r w:rsidRPr="0061267E">
        <w:t>RP-251884</w:t>
      </w:r>
      <w:r w:rsidR="00811B10">
        <w:t>,</w:t>
      </w:r>
      <w:r w:rsidR="001021FC" w:rsidRPr="001021FC">
        <w:t xml:space="preserve"> </w:t>
      </w:r>
      <w:r w:rsidR="009456A7" w:rsidRPr="009456A7">
        <w:t>New SID on enhancements for solutions for Ambient IoT (Internet of Things) in NR outdoor for active devices</w:t>
      </w:r>
    </w:p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35EAF" w14:textId="77777777" w:rsidR="00A23B96" w:rsidRDefault="00A23B96">
      <w:r>
        <w:separator/>
      </w:r>
    </w:p>
  </w:endnote>
  <w:endnote w:type="continuationSeparator" w:id="0">
    <w:p w14:paraId="2AD6DA03" w14:textId="77777777" w:rsidR="00A23B96" w:rsidRDefault="00A23B96">
      <w:r>
        <w:continuationSeparator/>
      </w:r>
    </w:p>
  </w:endnote>
  <w:endnote w:type="continuationNotice" w:id="1">
    <w:p w14:paraId="4AEE3BD0" w14:textId="77777777" w:rsidR="00A23B96" w:rsidRDefault="00A23B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B4C48" w14:textId="77777777" w:rsidR="00A23B96" w:rsidRDefault="00A23B96">
      <w:r>
        <w:separator/>
      </w:r>
    </w:p>
  </w:footnote>
  <w:footnote w:type="continuationSeparator" w:id="0">
    <w:p w14:paraId="42D5F176" w14:textId="77777777" w:rsidR="00A23B96" w:rsidRDefault="00A23B96">
      <w:r>
        <w:continuationSeparator/>
      </w:r>
    </w:p>
  </w:footnote>
  <w:footnote w:type="continuationNotice" w:id="1">
    <w:p w14:paraId="377C47C4" w14:textId="77777777" w:rsidR="00A23B96" w:rsidRDefault="00A23B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FAF"/>
    <w:multiLevelType w:val="hybridMultilevel"/>
    <w:tmpl w:val="2F5C484C"/>
    <w:lvl w:ilvl="0" w:tplc="F66AC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D17FD8"/>
    <w:multiLevelType w:val="hybridMultilevel"/>
    <w:tmpl w:val="CC0C6D3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D7A58"/>
    <w:multiLevelType w:val="hybridMultilevel"/>
    <w:tmpl w:val="50D8CFFE"/>
    <w:lvl w:ilvl="0" w:tplc="3880E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61DC3"/>
    <w:multiLevelType w:val="hybridMultilevel"/>
    <w:tmpl w:val="ECA04E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90D38"/>
    <w:multiLevelType w:val="hybridMultilevel"/>
    <w:tmpl w:val="75607AC0"/>
    <w:lvl w:ilvl="0" w:tplc="8EB2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502FF"/>
    <w:multiLevelType w:val="hybridMultilevel"/>
    <w:tmpl w:val="14D6D2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4E4BCB"/>
    <w:multiLevelType w:val="hybridMultilevel"/>
    <w:tmpl w:val="C326F9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480409"/>
    <w:multiLevelType w:val="hybridMultilevel"/>
    <w:tmpl w:val="9F308A36"/>
    <w:lvl w:ilvl="0" w:tplc="5A12D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E3183"/>
    <w:multiLevelType w:val="hybridMultilevel"/>
    <w:tmpl w:val="664CF4BC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82A3A"/>
    <w:multiLevelType w:val="hybridMultilevel"/>
    <w:tmpl w:val="50D8CF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F6DD4"/>
    <w:multiLevelType w:val="hybridMultilevel"/>
    <w:tmpl w:val="6C7671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CD207E"/>
    <w:multiLevelType w:val="hybridMultilevel"/>
    <w:tmpl w:val="4F200576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1210" w:hanging="360"/>
      </w:pPr>
    </w:lvl>
    <w:lvl w:ilvl="1" w:tplc="04090019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4F16580"/>
    <w:multiLevelType w:val="hybridMultilevel"/>
    <w:tmpl w:val="5074C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30D18"/>
    <w:multiLevelType w:val="hybridMultilevel"/>
    <w:tmpl w:val="2368CFC0"/>
    <w:lvl w:ilvl="0" w:tplc="4C84E6F6">
      <w:start w:val="4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7444F"/>
    <w:multiLevelType w:val="hybridMultilevel"/>
    <w:tmpl w:val="86A25CE2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6D712DE"/>
    <w:multiLevelType w:val="hybridMultilevel"/>
    <w:tmpl w:val="26ECB5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FD5041"/>
    <w:multiLevelType w:val="hybridMultilevel"/>
    <w:tmpl w:val="0F1C2B2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D023B21"/>
    <w:multiLevelType w:val="hybridMultilevel"/>
    <w:tmpl w:val="566E259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C3E2684"/>
    <w:multiLevelType w:val="hybridMultilevel"/>
    <w:tmpl w:val="C610D6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D0FB7"/>
    <w:multiLevelType w:val="multilevel"/>
    <w:tmpl w:val="1A9AF92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6854417">
    <w:abstractNumId w:val="11"/>
  </w:num>
  <w:num w:numId="2" w16cid:durableId="1452671420">
    <w:abstractNumId w:val="9"/>
  </w:num>
  <w:num w:numId="3" w16cid:durableId="1636400845">
    <w:abstractNumId w:val="36"/>
  </w:num>
  <w:num w:numId="4" w16cid:durableId="767240986">
    <w:abstractNumId w:val="3"/>
  </w:num>
  <w:num w:numId="5" w16cid:durableId="1554385258">
    <w:abstractNumId w:val="21"/>
  </w:num>
  <w:num w:numId="6" w16cid:durableId="443303153">
    <w:abstractNumId w:val="16"/>
  </w:num>
  <w:num w:numId="7" w16cid:durableId="1541819413">
    <w:abstractNumId w:val="12"/>
  </w:num>
  <w:num w:numId="8" w16cid:durableId="1454905180">
    <w:abstractNumId w:val="25"/>
  </w:num>
  <w:num w:numId="9" w16cid:durableId="569196071">
    <w:abstractNumId w:val="6"/>
  </w:num>
  <w:num w:numId="10" w16cid:durableId="1256984514">
    <w:abstractNumId w:val="23"/>
  </w:num>
  <w:num w:numId="11" w16cid:durableId="564604386">
    <w:abstractNumId w:val="7"/>
  </w:num>
  <w:num w:numId="12" w16cid:durableId="453452021">
    <w:abstractNumId w:val="37"/>
  </w:num>
  <w:num w:numId="13" w16cid:durableId="1271859542">
    <w:abstractNumId w:val="32"/>
  </w:num>
  <w:num w:numId="14" w16cid:durableId="1957562717">
    <w:abstractNumId w:val="27"/>
  </w:num>
  <w:num w:numId="15" w16cid:durableId="512458142">
    <w:abstractNumId w:val="33"/>
  </w:num>
  <w:num w:numId="16" w16cid:durableId="1906332108">
    <w:abstractNumId w:val="28"/>
  </w:num>
  <w:num w:numId="17" w16cid:durableId="167909055">
    <w:abstractNumId w:val="29"/>
  </w:num>
  <w:num w:numId="18" w16cid:durableId="578029327">
    <w:abstractNumId w:val="5"/>
  </w:num>
  <w:num w:numId="19" w16cid:durableId="955521402">
    <w:abstractNumId w:val="10"/>
  </w:num>
  <w:num w:numId="20" w16cid:durableId="189489946">
    <w:abstractNumId w:val="26"/>
  </w:num>
  <w:num w:numId="21" w16cid:durableId="682324208">
    <w:abstractNumId w:val="0"/>
  </w:num>
  <w:num w:numId="22" w16cid:durableId="2036421471">
    <w:abstractNumId w:val="14"/>
  </w:num>
  <w:num w:numId="23" w16cid:durableId="49810960">
    <w:abstractNumId w:val="4"/>
  </w:num>
  <w:num w:numId="24" w16cid:durableId="542865982">
    <w:abstractNumId w:val="30"/>
  </w:num>
  <w:num w:numId="25" w16cid:durableId="1291090209">
    <w:abstractNumId w:val="15"/>
  </w:num>
  <w:num w:numId="26" w16cid:durableId="1588146608">
    <w:abstractNumId w:val="34"/>
  </w:num>
  <w:num w:numId="27" w16cid:durableId="2074811632">
    <w:abstractNumId w:val="8"/>
  </w:num>
  <w:num w:numId="28" w16cid:durableId="814376535">
    <w:abstractNumId w:val="18"/>
  </w:num>
  <w:num w:numId="29" w16cid:durableId="1073239111">
    <w:abstractNumId w:val="38"/>
  </w:num>
  <w:num w:numId="30" w16cid:durableId="1700156187">
    <w:abstractNumId w:val="2"/>
  </w:num>
  <w:num w:numId="31" w16cid:durableId="89131420">
    <w:abstractNumId w:val="24"/>
  </w:num>
  <w:num w:numId="32" w16cid:durableId="973680511">
    <w:abstractNumId w:val="19"/>
  </w:num>
  <w:num w:numId="33" w16cid:durableId="775294535">
    <w:abstractNumId w:val="39"/>
  </w:num>
  <w:num w:numId="34" w16cid:durableId="339966000">
    <w:abstractNumId w:val="31"/>
  </w:num>
  <w:num w:numId="35" w16cid:durableId="865021804">
    <w:abstractNumId w:val="20"/>
  </w:num>
  <w:num w:numId="36" w16cid:durableId="567225201">
    <w:abstractNumId w:val="13"/>
  </w:num>
  <w:num w:numId="37" w16cid:durableId="431710260">
    <w:abstractNumId w:val="35"/>
  </w:num>
  <w:num w:numId="38" w16cid:durableId="1710490478">
    <w:abstractNumId w:val="22"/>
  </w:num>
  <w:num w:numId="39" w16cid:durableId="1839884388">
    <w:abstractNumId w:val="1"/>
  </w:num>
  <w:num w:numId="40" w16cid:durableId="1038239369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6FC3"/>
    <w:rsid w:val="000071CB"/>
    <w:rsid w:val="000104A7"/>
    <w:rsid w:val="00010FD2"/>
    <w:rsid w:val="00011462"/>
    <w:rsid w:val="00011776"/>
    <w:rsid w:val="00011CAC"/>
    <w:rsid w:val="000122C6"/>
    <w:rsid w:val="00012B35"/>
    <w:rsid w:val="000133F8"/>
    <w:rsid w:val="0001390B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06F0"/>
    <w:rsid w:val="00021C64"/>
    <w:rsid w:val="00021E05"/>
    <w:rsid w:val="00022668"/>
    <w:rsid w:val="00022DDD"/>
    <w:rsid w:val="000237F0"/>
    <w:rsid w:val="00024834"/>
    <w:rsid w:val="0002494E"/>
    <w:rsid w:val="00025831"/>
    <w:rsid w:val="000268A0"/>
    <w:rsid w:val="00026A5F"/>
    <w:rsid w:val="00026FBD"/>
    <w:rsid w:val="000277B3"/>
    <w:rsid w:val="00027917"/>
    <w:rsid w:val="00027D8E"/>
    <w:rsid w:val="00030408"/>
    <w:rsid w:val="0003043E"/>
    <w:rsid w:val="000305FC"/>
    <w:rsid w:val="0003197D"/>
    <w:rsid w:val="00031E9F"/>
    <w:rsid w:val="000321C7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5FF8"/>
    <w:rsid w:val="00036D1A"/>
    <w:rsid w:val="00037BA8"/>
    <w:rsid w:val="000402C2"/>
    <w:rsid w:val="00040CDF"/>
    <w:rsid w:val="00040EF1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A2A"/>
    <w:rsid w:val="00050E06"/>
    <w:rsid w:val="00051709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704"/>
    <w:rsid w:val="00057821"/>
    <w:rsid w:val="00057B21"/>
    <w:rsid w:val="0006072E"/>
    <w:rsid w:val="00060F41"/>
    <w:rsid w:val="00061143"/>
    <w:rsid w:val="000624B0"/>
    <w:rsid w:val="000628AF"/>
    <w:rsid w:val="00062B1F"/>
    <w:rsid w:val="00062E77"/>
    <w:rsid w:val="0006371E"/>
    <w:rsid w:val="0006453C"/>
    <w:rsid w:val="00064942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41EA"/>
    <w:rsid w:val="0008513F"/>
    <w:rsid w:val="00085BCA"/>
    <w:rsid w:val="00086F6B"/>
    <w:rsid w:val="00087285"/>
    <w:rsid w:val="0008733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ECA"/>
    <w:rsid w:val="000A05E4"/>
    <w:rsid w:val="000A0AB2"/>
    <w:rsid w:val="000A0C10"/>
    <w:rsid w:val="000A0F61"/>
    <w:rsid w:val="000A17F1"/>
    <w:rsid w:val="000A19CD"/>
    <w:rsid w:val="000A1A21"/>
    <w:rsid w:val="000A2458"/>
    <w:rsid w:val="000A2B51"/>
    <w:rsid w:val="000A2C27"/>
    <w:rsid w:val="000A2E45"/>
    <w:rsid w:val="000A3194"/>
    <w:rsid w:val="000A3571"/>
    <w:rsid w:val="000A42D5"/>
    <w:rsid w:val="000A4A42"/>
    <w:rsid w:val="000A5336"/>
    <w:rsid w:val="000A5706"/>
    <w:rsid w:val="000A6149"/>
    <w:rsid w:val="000A6DB8"/>
    <w:rsid w:val="000A70F9"/>
    <w:rsid w:val="000B05C5"/>
    <w:rsid w:val="000B06D9"/>
    <w:rsid w:val="000B0BEE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B7C72"/>
    <w:rsid w:val="000C02FF"/>
    <w:rsid w:val="000C07C9"/>
    <w:rsid w:val="000C09B5"/>
    <w:rsid w:val="000C0D49"/>
    <w:rsid w:val="000C1214"/>
    <w:rsid w:val="000C2049"/>
    <w:rsid w:val="000C20BB"/>
    <w:rsid w:val="000C34E1"/>
    <w:rsid w:val="000C460C"/>
    <w:rsid w:val="000C4C1B"/>
    <w:rsid w:val="000C520A"/>
    <w:rsid w:val="000C565F"/>
    <w:rsid w:val="000C5B0A"/>
    <w:rsid w:val="000C616B"/>
    <w:rsid w:val="000C66CB"/>
    <w:rsid w:val="000C6A94"/>
    <w:rsid w:val="000C6D65"/>
    <w:rsid w:val="000C7541"/>
    <w:rsid w:val="000D09B5"/>
    <w:rsid w:val="000D10D2"/>
    <w:rsid w:val="000D1331"/>
    <w:rsid w:val="000D15CE"/>
    <w:rsid w:val="000D16E5"/>
    <w:rsid w:val="000D218B"/>
    <w:rsid w:val="000D2347"/>
    <w:rsid w:val="000D2F9D"/>
    <w:rsid w:val="000D3B44"/>
    <w:rsid w:val="000D3C13"/>
    <w:rsid w:val="000D3CAF"/>
    <w:rsid w:val="000D474E"/>
    <w:rsid w:val="000D481D"/>
    <w:rsid w:val="000D497B"/>
    <w:rsid w:val="000D55C7"/>
    <w:rsid w:val="000D56A9"/>
    <w:rsid w:val="000D5E8D"/>
    <w:rsid w:val="000D6171"/>
    <w:rsid w:val="000D7070"/>
    <w:rsid w:val="000D7BD6"/>
    <w:rsid w:val="000E0B2A"/>
    <w:rsid w:val="000E26F7"/>
    <w:rsid w:val="000E27FB"/>
    <w:rsid w:val="000E296B"/>
    <w:rsid w:val="000E3748"/>
    <w:rsid w:val="000E3FB5"/>
    <w:rsid w:val="000E4393"/>
    <w:rsid w:val="000E43DD"/>
    <w:rsid w:val="000E53F5"/>
    <w:rsid w:val="000E5643"/>
    <w:rsid w:val="000E59B3"/>
    <w:rsid w:val="000E5A72"/>
    <w:rsid w:val="000E5D87"/>
    <w:rsid w:val="000E74BB"/>
    <w:rsid w:val="000E7599"/>
    <w:rsid w:val="000E7A70"/>
    <w:rsid w:val="000E7B83"/>
    <w:rsid w:val="000F0493"/>
    <w:rsid w:val="000F060A"/>
    <w:rsid w:val="000F074F"/>
    <w:rsid w:val="000F09D3"/>
    <w:rsid w:val="000F1D01"/>
    <w:rsid w:val="000F237E"/>
    <w:rsid w:val="000F29C9"/>
    <w:rsid w:val="000F2F93"/>
    <w:rsid w:val="000F3042"/>
    <w:rsid w:val="000F3AA2"/>
    <w:rsid w:val="000F41F1"/>
    <w:rsid w:val="000F4413"/>
    <w:rsid w:val="000F5304"/>
    <w:rsid w:val="000F561F"/>
    <w:rsid w:val="000F683A"/>
    <w:rsid w:val="000F6BE8"/>
    <w:rsid w:val="000F74F4"/>
    <w:rsid w:val="000F7B26"/>
    <w:rsid w:val="000F7F74"/>
    <w:rsid w:val="00101169"/>
    <w:rsid w:val="001016F8"/>
    <w:rsid w:val="00101D88"/>
    <w:rsid w:val="001021FC"/>
    <w:rsid w:val="0010279D"/>
    <w:rsid w:val="00102F19"/>
    <w:rsid w:val="00103479"/>
    <w:rsid w:val="00103C2E"/>
    <w:rsid w:val="00103CC1"/>
    <w:rsid w:val="00103F42"/>
    <w:rsid w:val="001045F8"/>
    <w:rsid w:val="00104EFB"/>
    <w:rsid w:val="0010526A"/>
    <w:rsid w:val="00105B84"/>
    <w:rsid w:val="00106653"/>
    <w:rsid w:val="0010697A"/>
    <w:rsid w:val="00106FD8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0C32"/>
    <w:rsid w:val="001211DD"/>
    <w:rsid w:val="001214F8"/>
    <w:rsid w:val="001221B5"/>
    <w:rsid w:val="00122B1D"/>
    <w:rsid w:val="00122E47"/>
    <w:rsid w:val="001232A9"/>
    <w:rsid w:val="0012359D"/>
    <w:rsid w:val="001240FF"/>
    <w:rsid w:val="001242F4"/>
    <w:rsid w:val="00124AB3"/>
    <w:rsid w:val="00124D81"/>
    <w:rsid w:val="00124EE2"/>
    <w:rsid w:val="00125073"/>
    <w:rsid w:val="001256D5"/>
    <w:rsid w:val="00125A56"/>
    <w:rsid w:val="001260A0"/>
    <w:rsid w:val="00126D50"/>
    <w:rsid w:val="00127E1B"/>
    <w:rsid w:val="001300BD"/>
    <w:rsid w:val="0013028B"/>
    <w:rsid w:val="00130614"/>
    <w:rsid w:val="0013122F"/>
    <w:rsid w:val="0013125F"/>
    <w:rsid w:val="00131304"/>
    <w:rsid w:val="00132C4C"/>
    <w:rsid w:val="0013302D"/>
    <w:rsid w:val="00133857"/>
    <w:rsid w:val="00133B09"/>
    <w:rsid w:val="00133B5A"/>
    <w:rsid w:val="00133F05"/>
    <w:rsid w:val="001340E1"/>
    <w:rsid w:val="001344B4"/>
    <w:rsid w:val="0013496D"/>
    <w:rsid w:val="00134CFA"/>
    <w:rsid w:val="00134DD3"/>
    <w:rsid w:val="00134EA7"/>
    <w:rsid w:val="00135484"/>
    <w:rsid w:val="001354AC"/>
    <w:rsid w:val="001357BA"/>
    <w:rsid w:val="00135A85"/>
    <w:rsid w:val="00135E52"/>
    <w:rsid w:val="001370BE"/>
    <w:rsid w:val="00137430"/>
    <w:rsid w:val="001408F8"/>
    <w:rsid w:val="0014104D"/>
    <w:rsid w:val="001411E8"/>
    <w:rsid w:val="0014176E"/>
    <w:rsid w:val="00141F56"/>
    <w:rsid w:val="001420D9"/>
    <w:rsid w:val="0014236D"/>
    <w:rsid w:val="00142A2B"/>
    <w:rsid w:val="00142B98"/>
    <w:rsid w:val="00142E6C"/>
    <w:rsid w:val="00142EB2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2F0A"/>
    <w:rsid w:val="00153276"/>
    <w:rsid w:val="00153DDD"/>
    <w:rsid w:val="00155146"/>
    <w:rsid w:val="001553CE"/>
    <w:rsid w:val="00155CF8"/>
    <w:rsid w:val="00155D0E"/>
    <w:rsid w:val="00155F8F"/>
    <w:rsid w:val="00156BB0"/>
    <w:rsid w:val="00156D1D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64F"/>
    <w:rsid w:val="00170F14"/>
    <w:rsid w:val="00171A06"/>
    <w:rsid w:val="00171DE0"/>
    <w:rsid w:val="0017202E"/>
    <w:rsid w:val="00172595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889"/>
    <w:rsid w:val="00177B1E"/>
    <w:rsid w:val="00181864"/>
    <w:rsid w:val="00181B1D"/>
    <w:rsid w:val="001824A1"/>
    <w:rsid w:val="00182A33"/>
    <w:rsid w:val="00182D5B"/>
    <w:rsid w:val="00182F8D"/>
    <w:rsid w:val="00184EF2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3FA2"/>
    <w:rsid w:val="00194564"/>
    <w:rsid w:val="0019469A"/>
    <w:rsid w:val="001950BB"/>
    <w:rsid w:val="00195257"/>
    <w:rsid w:val="0019601F"/>
    <w:rsid w:val="00196139"/>
    <w:rsid w:val="0019669F"/>
    <w:rsid w:val="001968D2"/>
    <w:rsid w:val="00196AC2"/>
    <w:rsid w:val="0019726C"/>
    <w:rsid w:val="001A0683"/>
    <w:rsid w:val="001A0861"/>
    <w:rsid w:val="001A11FC"/>
    <w:rsid w:val="001A122F"/>
    <w:rsid w:val="001A12C3"/>
    <w:rsid w:val="001A24CD"/>
    <w:rsid w:val="001A2AF0"/>
    <w:rsid w:val="001A32B0"/>
    <w:rsid w:val="001A3AD2"/>
    <w:rsid w:val="001A3F15"/>
    <w:rsid w:val="001A41FB"/>
    <w:rsid w:val="001A4B64"/>
    <w:rsid w:val="001A5037"/>
    <w:rsid w:val="001A67ED"/>
    <w:rsid w:val="001A6F07"/>
    <w:rsid w:val="001A7317"/>
    <w:rsid w:val="001A7609"/>
    <w:rsid w:val="001A7E02"/>
    <w:rsid w:val="001A7EBA"/>
    <w:rsid w:val="001B0375"/>
    <w:rsid w:val="001B0454"/>
    <w:rsid w:val="001B0BFF"/>
    <w:rsid w:val="001B1597"/>
    <w:rsid w:val="001B1612"/>
    <w:rsid w:val="001B17DD"/>
    <w:rsid w:val="001B2488"/>
    <w:rsid w:val="001B2B86"/>
    <w:rsid w:val="001B2FCD"/>
    <w:rsid w:val="001B30C5"/>
    <w:rsid w:val="001B405B"/>
    <w:rsid w:val="001B42DA"/>
    <w:rsid w:val="001B44ED"/>
    <w:rsid w:val="001B48BC"/>
    <w:rsid w:val="001B5901"/>
    <w:rsid w:val="001B5B7E"/>
    <w:rsid w:val="001B5B9A"/>
    <w:rsid w:val="001B5EFB"/>
    <w:rsid w:val="001B604B"/>
    <w:rsid w:val="001B63CE"/>
    <w:rsid w:val="001B724D"/>
    <w:rsid w:val="001B7263"/>
    <w:rsid w:val="001B7461"/>
    <w:rsid w:val="001B7B9A"/>
    <w:rsid w:val="001C112A"/>
    <w:rsid w:val="001C1AE2"/>
    <w:rsid w:val="001C1E3A"/>
    <w:rsid w:val="001C2290"/>
    <w:rsid w:val="001C314F"/>
    <w:rsid w:val="001C38D9"/>
    <w:rsid w:val="001C3B74"/>
    <w:rsid w:val="001C3C7E"/>
    <w:rsid w:val="001C4DF0"/>
    <w:rsid w:val="001C55A0"/>
    <w:rsid w:val="001C62E2"/>
    <w:rsid w:val="001C6351"/>
    <w:rsid w:val="001C6D2C"/>
    <w:rsid w:val="001C6D31"/>
    <w:rsid w:val="001C7421"/>
    <w:rsid w:val="001C7426"/>
    <w:rsid w:val="001C7636"/>
    <w:rsid w:val="001C7C95"/>
    <w:rsid w:val="001D079A"/>
    <w:rsid w:val="001D0F26"/>
    <w:rsid w:val="001D1501"/>
    <w:rsid w:val="001D1A9E"/>
    <w:rsid w:val="001D24CA"/>
    <w:rsid w:val="001D2CD8"/>
    <w:rsid w:val="001D3FD8"/>
    <w:rsid w:val="001D4394"/>
    <w:rsid w:val="001D43A5"/>
    <w:rsid w:val="001D4AA7"/>
    <w:rsid w:val="001D4B02"/>
    <w:rsid w:val="001D5A29"/>
    <w:rsid w:val="001D5BB0"/>
    <w:rsid w:val="001D5F18"/>
    <w:rsid w:val="001D60CC"/>
    <w:rsid w:val="001D62DE"/>
    <w:rsid w:val="001D6479"/>
    <w:rsid w:val="001D73A7"/>
    <w:rsid w:val="001D7C2B"/>
    <w:rsid w:val="001E0076"/>
    <w:rsid w:val="001E073E"/>
    <w:rsid w:val="001E11A2"/>
    <w:rsid w:val="001E1C78"/>
    <w:rsid w:val="001E1E36"/>
    <w:rsid w:val="001E29AB"/>
    <w:rsid w:val="001E2A9F"/>
    <w:rsid w:val="001E3AD4"/>
    <w:rsid w:val="001E4EFC"/>
    <w:rsid w:val="001E639C"/>
    <w:rsid w:val="001E64C0"/>
    <w:rsid w:val="001E67D6"/>
    <w:rsid w:val="001E691D"/>
    <w:rsid w:val="001E73DF"/>
    <w:rsid w:val="001E75E0"/>
    <w:rsid w:val="001E7A9E"/>
    <w:rsid w:val="001E7D7D"/>
    <w:rsid w:val="001F02F2"/>
    <w:rsid w:val="001F0843"/>
    <w:rsid w:val="001F098F"/>
    <w:rsid w:val="001F1AC7"/>
    <w:rsid w:val="001F1EDB"/>
    <w:rsid w:val="001F252E"/>
    <w:rsid w:val="001F298F"/>
    <w:rsid w:val="001F2C28"/>
    <w:rsid w:val="001F2D2B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27943"/>
    <w:rsid w:val="00231147"/>
    <w:rsid w:val="002312E3"/>
    <w:rsid w:val="00231D9E"/>
    <w:rsid w:val="00232DB5"/>
    <w:rsid w:val="00232E94"/>
    <w:rsid w:val="00233043"/>
    <w:rsid w:val="00233391"/>
    <w:rsid w:val="002333D4"/>
    <w:rsid w:val="00234A22"/>
    <w:rsid w:val="00234AFD"/>
    <w:rsid w:val="00234CA7"/>
    <w:rsid w:val="00234D1B"/>
    <w:rsid w:val="002354A3"/>
    <w:rsid w:val="00235D8A"/>
    <w:rsid w:val="0023628B"/>
    <w:rsid w:val="00236A97"/>
    <w:rsid w:val="00236D8E"/>
    <w:rsid w:val="00237340"/>
    <w:rsid w:val="002374EE"/>
    <w:rsid w:val="0023770E"/>
    <w:rsid w:val="00237ACF"/>
    <w:rsid w:val="002407FF"/>
    <w:rsid w:val="00240DEE"/>
    <w:rsid w:val="00241173"/>
    <w:rsid w:val="00241447"/>
    <w:rsid w:val="002419E5"/>
    <w:rsid w:val="002426FA"/>
    <w:rsid w:val="0024293E"/>
    <w:rsid w:val="0024338E"/>
    <w:rsid w:val="00245077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2D5"/>
    <w:rsid w:val="00256BB7"/>
    <w:rsid w:val="00256FC3"/>
    <w:rsid w:val="00257B66"/>
    <w:rsid w:val="00257B77"/>
    <w:rsid w:val="002600BE"/>
    <w:rsid w:val="00260D7A"/>
    <w:rsid w:val="00262588"/>
    <w:rsid w:val="0026259C"/>
    <w:rsid w:val="002625FD"/>
    <w:rsid w:val="002628B1"/>
    <w:rsid w:val="0026291C"/>
    <w:rsid w:val="002629AC"/>
    <w:rsid w:val="00262AC7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94F"/>
    <w:rsid w:val="00270D8C"/>
    <w:rsid w:val="00271867"/>
    <w:rsid w:val="00271DD6"/>
    <w:rsid w:val="00272041"/>
    <w:rsid w:val="00272704"/>
    <w:rsid w:val="00272797"/>
    <w:rsid w:val="00272956"/>
    <w:rsid w:val="00272990"/>
    <w:rsid w:val="00272E49"/>
    <w:rsid w:val="0027367E"/>
    <w:rsid w:val="00273748"/>
    <w:rsid w:val="00273B43"/>
    <w:rsid w:val="00274792"/>
    <w:rsid w:val="002747E5"/>
    <w:rsid w:val="002749F8"/>
    <w:rsid w:val="00274D0C"/>
    <w:rsid w:val="002757BC"/>
    <w:rsid w:val="002767B1"/>
    <w:rsid w:val="00276904"/>
    <w:rsid w:val="0027712F"/>
    <w:rsid w:val="002773A6"/>
    <w:rsid w:val="002773F4"/>
    <w:rsid w:val="0027759E"/>
    <w:rsid w:val="00277B2B"/>
    <w:rsid w:val="00280070"/>
    <w:rsid w:val="00280391"/>
    <w:rsid w:val="0028065A"/>
    <w:rsid w:val="00280BA3"/>
    <w:rsid w:val="002812A1"/>
    <w:rsid w:val="002816FD"/>
    <w:rsid w:val="00281DE1"/>
    <w:rsid w:val="00282274"/>
    <w:rsid w:val="0028301C"/>
    <w:rsid w:val="00283597"/>
    <w:rsid w:val="00284833"/>
    <w:rsid w:val="00285A87"/>
    <w:rsid w:val="00285C60"/>
    <w:rsid w:val="0028699B"/>
    <w:rsid w:val="00287870"/>
    <w:rsid w:val="00287A1B"/>
    <w:rsid w:val="00287BCB"/>
    <w:rsid w:val="00290160"/>
    <w:rsid w:val="002905D7"/>
    <w:rsid w:val="00290638"/>
    <w:rsid w:val="0029074D"/>
    <w:rsid w:val="00291C1E"/>
    <w:rsid w:val="002923CC"/>
    <w:rsid w:val="00292625"/>
    <w:rsid w:val="002928AF"/>
    <w:rsid w:val="00293373"/>
    <w:rsid w:val="00293D94"/>
    <w:rsid w:val="0029470A"/>
    <w:rsid w:val="002948D0"/>
    <w:rsid w:val="002951CF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38DA"/>
    <w:rsid w:val="002A4267"/>
    <w:rsid w:val="002A4F94"/>
    <w:rsid w:val="002A50E4"/>
    <w:rsid w:val="002A6385"/>
    <w:rsid w:val="002A6835"/>
    <w:rsid w:val="002A6DA5"/>
    <w:rsid w:val="002A7A2C"/>
    <w:rsid w:val="002A7CEA"/>
    <w:rsid w:val="002B08C9"/>
    <w:rsid w:val="002B0E63"/>
    <w:rsid w:val="002B164D"/>
    <w:rsid w:val="002B1900"/>
    <w:rsid w:val="002B2663"/>
    <w:rsid w:val="002B27B0"/>
    <w:rsid w:val="002B2CF8"/>
    <w:rsid w:val="002B3890"/>
    <w:rsid w:val="002B390B"/>
    <w:rsid w:val="002B444C"/>
    <w:rsid w:val="002B4537"/>
    <w:rsid w:val="002B46AE"/>
    <w:rsid w:val="002B4E7B"/>
    <w:rsid w:val="002B5AA4"/>
    <w:rsid w:val="002B5BEC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948"/>
    <w:rsid w:val="002C3D95"/>
    <w:rsid w:val="002C4020"/>
    <w:rsid w:val="002C427B"/>
    <w:rsid w:val="002C437F"/>
    <w:rsid w:val="002C4414"/>
    <w:rsid w:val="002C4650"/>
    <w:rsid w:val="002C4703"/>
    <w:rsid w:val="002C4A79"/>
    <w:rsid w:val="002C4EED"/>
    <w:rsid w:val="002C5386"/>
    <w:rsid w:val="002C57F2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7A5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1A2C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B8D"/>
    <w:rsid w:val="002E4CD0"/>
    <w:rsid w:val="002E6444"/>
    <w:rsid w:val="002E69B8"/>
    <w:rsid w:val="002E7EDA"/>
    <w:rsid w:val="002F03DD"/>
    <w:rsid w:val="002F1F11"/>
    <w:rsid w:val="002F1FA7"/>
    <w:rsid w:val="002F22D8"/>
    <w:rsid w:val="002F2CD7"/>
    <w:rsid w:val="002F3247"/>
    <w:rsid w:val="002F3425"/>
    <w:rsid w:val="002F34C1"/>
    <w:rsid w:val="002F36AD"/>
    <w:rsid w:val="002F410A"/>
    <w:rsid w:val="002F4AC0"/>
    <w:rsid w:val="002F4CC7"/>
    <w:rsid w:val="002F4EC0"/>
    <w:rsid w:val="002F4F7E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C6B"/>
    <w:rsid w:val="00301D49"/>
    <w:rsid w:val="00301DBF"/>
    <w:rsid w:val="00301F9C"/>
    <w:rsid w:val="00302E43"/>
    <w:rsid w:val="00303DFF"/>
    <w:rsid w:val="00303EBF"/>
    <w:rsid w:val="003044D9"/>
    <w:rsid w:val="00304615"/>
    <w:rsid w:val="0030462C"/>
    <w:rsid w:val="00304D9F"/>
    <w:rsid w:val="00304E78"/>
    <w:rsid w:val="003051EE"/>
    <w:rsid w:val="00305CAE"/>
    <w:rsid w:val="00305EC5"/>
    <w:rsid w:val="0030660F"/>
    <w:rsid w:val="003109B0"/>
    <w:rsid w:val="003111B3"/>
    <w:rsid w:val="003115A2"/>
    <w:rsid w:val="00311D2C"/>
    <w:rsid w:val="003134C5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5BE"/>
    <w:rsid w:val="0032094D"/>
    <w:rsid w:val="00320D97"/>
    <w:rsid w:val="00321CFC"/>
    <w:rsid w:val="00322088"/>
    <w:rsid w:val="0032227B"/>
    <w:rsid w:val="003222EC"/>
    <w:rsid w:val="00322E7C"/>
    <w:rsid w:val="00323141"/>
    <w:rsid w:val="00323B29"/>
    <w:rsid w:val="00324108"/>
    <w:rsid w:val="003250DB"/>
    <w:rsid w:val="0032547B"/>
    <w:rsid w:val="00325957"/>
    <w:rsid w:val="003269A0"/>
    <w:rsid w:val="003269BE"/>
    <w:rsid w:val="00326A41"/>
    <w:rsid w:val="00326A5F"/>
    <w:rsid w:val="003271A7"/>
    <w:rsid w:val="003271BA"/>
    <w:rsid w:val="0032734A"/>
    <w:rsid w:val="003273F2"/>
    <w:rsid w:val="00331E8D"/>
    <w:rsid w:val="00331EBE"/>
    <w:rsid w:val="00332745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714"/>
    <w:rsid w:val="00340DAD"/>
    <w:rsid w:val="00340F25"/>
    <w:rsid w:val="00341DEA"/>
    <w:rsid w:val="00342FB8"/>
    <w:rsid w:val="00343C63"/>
    <w:rsid w:val="003446F0"/>
    <w:rsid w:val="00344B08"/>
    <w:rsid w:val="0034522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0F86"/>
    <w:rsid w:val="0035164B"/>
    <w:rsid w:val="00351C5F"/>
    <w:rsid w:val="00351D38"/>
    <w:rsid w:val="003524C4"/>
    <w:rsid w:val="00352EC5"/>
    <w:rsid w:val="003534A6"/>
    <w:rsid w:val="003537C6"/>
    <w:rsid w:val="00353C26"/>
    <w:rsid w:val="00354469"/>
    <w:rsid w:val="00354B0D"/>
    <w:rsid w:val="00356043"/>
    <w:rsid w:val="00356647"/>
    <w:rsid w:val="003566F7"/>
    <w:rsid w:val="003567A0"/>
    <w:rsid w:val="003572D1"/>
    <w:rsid w:val="00357305"/>
    <w:rsid w:val="00357F92"/>
    <w:rsid w:val="00360548"/>
    <w:rsid w:val="00363167"/>
    <w:rsid w:val="0036354D"/>
    <w:rsid w:val="003638B8"/>
    <w:rsid w:val="00364601"/>
    <w:rsid w:val="003658CF"/>
    <w:rsid w:val="00366695"/>
    <w:rsid w:val="003673B5"/>
    <w:rsid w:val="0036754D"/>
    <w:rsid w:val="0037089B"/>
    <w:rsid w:val="00372175"/>
    <w:rsid w:val="00372DDC"/>
    <w:rsid w:val="003739C5"/>
    <w:rsid w:val="003741ED"/>
    <w:rsid w:val="00374F8D"/>
    <w:rsid w:val="003757FE"/>
    <w:rsid w:val="00375A11"/>
    <w:rsid w:val="00376263"/>
    <w:rsid w:val="00376453"/>
    <w:rsid w:val="00377CE6"/>
    <w:rsid w:val="00377E84"/>
    <w:rsid w:val="003801EE"/>
    <w:rsid w:val="00380388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0E3C"/>
    <w:rsid w:val="00390EDF"/>
    <w:rsid w:val="0039431B"/>
    <w:rsid w:val="00394E75"/>
    <w:rsid w:val="00395781"/>
    <w:rsid w:val="00395F22"/>
    <w:rsid w:val="00395F3F"/>
    <w:rsid w:val="0039634D"/>
    <w:rsid w:val="0039744E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2F39"/>
    <w:rsid w:val="003B374C"/>
    <w:rsid w:val="003B41AF"/>
    <w:rsid w:val="003B43B6"/>
    <w:rsid w:val="003B4A53"/>
    <w:rsid w:val="003B4D3E"/>
    <w:rsid w:val="003B661A"/>
    <w:rsid w:val="003B6FCE"/>
    <w:rsid w:val="003B75FC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34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691A"/>
    <w:rsid w:val="003D715A"/>
    <w:rsid w:val="003D7B76"/>
    <w:rsid w:val="003E0780"/>
    <w:rsid w:val="003E0BFE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1BC"/>
    <w:rsid w:val="003E578F"/>
    <w:rsid w:val="003E6C23"/>
    <w:rsid w:val="003E6EFB"/>
    <w:rsid w:val="003F0302"/>
    <w:rsid w:val="003F0592"/>
    <w:rsid w:val="003F0EFC"/>
    <w:rsid w:val="003F1C7A"/>
    <w:rsid w:val="003F1DBD"/>
    <w:rsid w:val="003F2EE2"/>
    <w:rsid w:val="003F440E"/>
    <w:rsid w:val="003F4C1C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8E2"/>
    <w:rsid w:val="00401F92"/>
    <w:rsid w:val="00402635"/>
    <w:rsid w:val="00402705"/>
    <w:rsid w:val="004028A7"/>
    <w:rsid w:val="004042DB"/>
    <w:rsid w:val="0040755B"/>
    <w:rsid w:val="00410CAC"/>
    <w:rsid w:val="0041162B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BCD"/>
    <w:rsid w:val="00415C92"/>
    <w:rsid w:val="00415CC8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8BF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20D"/>
    <w:rsid w:val="004272AC"/>
    <w:rsid w:val="004275A3"/>
    <w:rsid w:val="0043084B"/>
    <w:rsid w:val="00430E6A"/>
    <w:rsid w:val="0043181C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B21"/>
    <w:rsid w:val="00436BE8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7DF"/>
    <w:rsid w:val="0044598B"/>
    <w:rsid w:val="00445B7C"/>
    <w:rsid w:val="0044655B"/>
    <w:rsid w:val="00446771"/>
    <w:rsid w:val="004468A4"/>
    <w:rsid w:val="0044697D"/>
    <w:rsid w:val="00447812"/>
    <w:rsid w:val="00447B60"/>
    <w:rsid w:val="00450446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4BD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3C6F"/>
    <w:rsid w:val="00464908"/>
    <w:rsid w:val="00464E2F"/>
    <w:rsid w:val="00465265"/>
    <w:rsid w:val="00465A1A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14C"/>
    <w:rsid w:val="00474CEB"/>
    <w:rsid w:val="00475030"/>
    <w:rsid w:val="00475230"/>
    <w:rsid w:val="00475AC5"/>
    <w:rsid w:val="004764F3"/>
    <w:rsid w:val="00480B55"/>
    <w:rsid w:val="00481BA1"/>
    <w:rsid w:val="00481C75"/>
    <w:rsid w:val="004821B2"/>
    <w:rsid w:val="0048279D"/>
    <w:rsid w:val="00482B00"/>
    <w:rsid w:val="00482E1E"/>
    <w:rsid w:val="00483B60"/>
    <w:rsid w:val="00483EC7"/>
    <w:rsid w:val="004841D5"/>
    <w:rsid w:val="00484284"/>
    <w:rsid w:val="0048448B"/>
    <w:rsid w:val="0048463F"/>
    <w:rsid w:val="004855C8"/>
    <w:rsid w:val="00485D62"/>
    <w:rsid w:val="004866B6"/>
    <w:rsid w:val="004867E1"/>
    <w:rsid w:val="00486AC9"/>
    <w:rsid w:val="00486E1A"/>
    <w:rsid w:val="00486E8D"/>
    <w:rsid w:val="0049006D"/>
    <w:rsid w:val="004907B9"/>
    <w:rsid w:val="0049081B"/>
    <w:rsid w:val="00491C2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ADE"/>
    <w:rsid w:val="00497B78"/>
    <w:rsid w:val="004A0574"/>
    <w:rsid w:val="004A1A84"/>
    <w:rsid w:val="004A1F0E"/>
    <w:rsid w:val="004A25E7"/>
    <w:rsid w:val="004A2EAD"/>
    <w:rsid w:val="004A31C5"/>
    <w:rsid w:val="004A3366"/>
    <w:rsid w:val="004A362F"/>
    <w:rsid w:val="004A3909"/>
    <w:rsid w:val="004A390B"/>
    <w:rsid w:val="004A5316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E36"/>
    <w:rsid w:val="004B5FBF"/>
    <w:rsid w:val="004B61D1"/>
    <w:rsid w:val="004B6769"/>
    <w:rsid w:val="004B6B75"/>
    <w:rsid w:val="004B6D75"/>
    <w:rsid w:val="004B70E6"/>
    <w:rsid w:val="004C030F"/>
    <w:rsid w:val="004C035C"/>
    <w:rsid w:val="004C0400"/>
    <w:rsid w:val="004C0D55"/>
    <w:rsid w:val="004C10C1"/>
    <w:rsid w:val="004C18B9"/>
    <w:rsid w:val="004C1F31"/>
    <w:rsid w:val="004C2A2E"/>
    <w:rsid w:val="004C2D56"/>
    <w:rsid w:val="004C31D9"/>
    <w:rsid w:val="004C3410"/>
    <w:rsid w:val="004C3FA6"/>
    <w:rsid w:val="004C4119"/>
    <w:rsid w:val="004C49F7"/>
    <w:rsid w:val="004C56B0"/>
    <w:rsid w:val="004C5B2E"/>
    <w:rsid w:val="004C5BDD"/>
    <w:rsid w:val="004C5C8E"/>
    <w:rsid w:val="004C5F8D"/>
    <w:rsid w:val="004C6812"/>
    <w:rsid w:val="004C79E2"/>
    <w:rsid w:val="004D0908"/>
    <w:rsid w:val="004D09FE"/>
    <w:rsid w:val="004D0C0E"/>
    <w:rsid w:val="004D2501"/>
    <w:rsid w:val="004D2914"/>
    <w:rsid w:val="004D297C"/>
    <w:rsid w:val="004D355F"/>
    <w:rsid w:val="004D4EB0"/>
    <w:rsid w:val="004D5261"/>
    <w:rsid w:val="004D53DA"/>
    <w:rsid w:val="004D570A"/>
    <w:rsid w:val="004D5885"/>
    <w:rsid w:val="004D58BC"/>
    <w:rsid w:val="004D6213"/>
    <w:rsid w:val="004D650F"/>
    <w:rsid w:val="004D6917"/>
    <w:rsid w:val="004E05F2"/>
    <w:rsid w:val="004E088E"/>
    <w:rsid w:val="004E0E21"/>
    <w:rsid w:val="004E1D55"/>
    <w:rsid w:val="004E253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7FA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0159"/>
    <w:rsid w:val="00500C2B"/>
    <w:rsid w:val="00500FB5"/>
    <w:rsid w:val="00501227"/>
    <w:rsid w:val="00501980"/>
    <w:rsid w:val="00501F62"/>
    <w:rsid w:val="0050302C"/>
    <w:rsid w:val="00503191"/>
    <w:rsid w:val="00503504"/>
    <w:rsid w:val="00503F61"/>
    <w:rsid w:val="005044A9"/>
    <w:rsid w:val="00504529"/>
    <w:rsid w:val="0050497F"/>
    <w:rsid w:val="0050520A"/>
    <w:rsid w:val="00505501"/>
    <w:rsid w:val="00506616"/>
    <w:rsid w:val="00506A4B"/>
    <w:rsid w:val="005074CF"/>
    <w:rsid w:val="00507D8E"/>
    <w:rsid w:val="00507F30"/>
    <w:rsid w:val="00510AF6"/>
    <w:rsid w:val="00512885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030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895"/>
    <w:rsid w:val="0052740C"/>
    <w:rsid w:val="005315C3"/>
    <w:rsid w:val="005316F6"/>
    <w:rsid w:val="005324D2"/>
    <w:rsid w:val="00532FD2"/>
    <w:rsid w:val="00533001"/>
    <w:rsid w:val="005334FC"/>
    <w:rsid w:val="00533723"/>
    <w:rsid w:val="0053491A"/>
    <w:rsid w:val="005350C7"/>
    <w:rsid w:val="00535376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4DB"/>
    <w:rsid w:val="00541596"/>
    <w:rsid w:val="005438A6"/>
    <w:rsid w:val="00543945"/>
    <w:rsid w:val="0054409B"/>
    <w:rsid w:val="00544464"/>
    <w:rsid w:val="005449F2"/>
    <w:rsid w:val="00544A2F"/>
    <w:rsid w:val="00544BD7"/>
    <w:rsid w:val="005456B3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16"/>
    <w:rsid w:val="005521D6"/>
    <w:rsid w:val="00552775"/>
    <w:rsid w:val="00552900"/>
    <w:rsid w:val="005529AF"/>
    <w:rsid w:val="005538FD"/>
    <w:rsid w:val="005561D0"/>
    <w:rsid w:val="00556D8B"/>
    <w:rsid w:val="00561801"/>
    <w:rsid w:val="00561B59"/>
    <w:rsid w:val="00561FB6"/>
    <w:rsid w:val="005620E4"/>
    <w:rsid w:val="00562880"/>
    <w:rsid w:val="00563B2D"/>
    <w:rsid w:val="00563DE7"/>
    <w:rsid w:val="00564317"/>
    <w:rsid w:val="005648F1"/>
    <w:rsid w:val="00566255"/>
    <w:rsid w:val="005667D7"/>
    <w:rsid w:val="0056777B"/>
    <w:rsid w:val="00567871"/>
    <w:rsid w:val="00567E29"/>
    <w:rsid w:val="0057054C"/>
    <w:rsid w:val="00570E6C"/>
    <w:rsid w:val="0057135A"/>
    <w:rsid w:val="00571446"/>
    <w:rsid w:val="00572726"/>
    <w:rsid w:val="00572EE9"/>
    <w:rsid w:val="00573317"/>
    <w:rsid w:val="00573D62"/>
    <w:rsid w:val="005740F4"/>
    <w:rsid w:val="00574115"/>
    <w:rsid w:val="00574B42"/>
    <w:rsid w:val="00575169"/>
    <w:rsid w:val="0057569F"/>
    <w:rsid w:val="00575A15"/>
    <w:rsid w:val="00575AF6"/>
    <w:rsid w:val="0057713D"/>
    <w:rsid w:val="00577C81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2AD6"/>
    <w:rsid w:val="00583594"/>
    <w:rsid w:val="00584436"/>
    <w:rsid w:val="00585448"/>
    <w:rsid w:val="005856E8"/>
    <w:rsid w:val="00586410"/>
    <w:rsid w:val="00587AF0"/>
    <w:rsid w:val="00587B7E"/>
    <w:rsid w:val="00587D0E"/>
    <w:rsid w:val="00590B30"/>
    <w:rsid w:val="00590D28"/>
    <w:rsid w:val="005914AD"/>
    <w:rsid w:val="0059153C"/>
    <w:rsid w:val="00591873"/>
    <w:rsid w:val="0059266D"/>
    <w:rsid w:val="005928A7"/>
    <w:rsid w:val="00592B31"/>
    <w:rsid w:val="00592EED"/>
    <w:rsid w:val="0059391C"/>
    <w:rsid w:val="00593A87"/>
    <w:rsid w:val="005941A4"/>
    <w:rsid w:val="00595098"/>
    <w:rsid w:val="00595DBB"/>
    <w:rsid w:val="00596C9A"/>
    <w:rsid w:val="00597106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348"/>
    <w:rsid w:val="005B0693"/>
    <w:rsid w:val="005B07BC"/>
    <w:rsid w:val="005B0B41"/>
    <w:rsid w:val="005B0FB6"/>
    <w:rsid w:val="005B2090"/>
    <w:rsid w:val="005B2C24"/>
    <w:rsid w:val="005B3701"/>
    <w:rsid w:val="005B3C73"/>
    <w:rsid w:val="005B3CE9"/>
    <w:rsid w:val="005B3E56"/>
    <w:rsid w:val="005B5BCE"/>
    <w:rsid w:val="005B5C8A"/>
    <w:rsid w:val="005B65FA"/>
    <w:rsid w:val="005B66F0"/>
    <w:rsid w:val="005B690A"/>
    <w:rsid w:val="005B75E8"/>
    <w:rsid w:val="005B770D"/>
    <w:rsid w:val="005B778F"/>
    <w:rsid w:val="005C01CC"/>
    <w:rsid w:val="005C0937"/>
    <w:rsid w:val="005C0F53"/>
    <w:rsid w:val="005C1FBE"/>
    <w:rsid w:val="005C2636"/>
    <w:rsid w:val="005C2701"/>
    <w:rsid w:val="005C3573"/>
    <w:rsid w:val="005C38C2"/>
    <w:rsid w:val="005C47DF"/>
    <w:rsid w:val="005C4AA9"/>
    <w:rsid w:val="005C50B9"/>
    <w:rsid w:val="005C5218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01"/>
    <w:rsid w:val="005D51AB"/>
    <w:rsid w:val="005D5454"/>
    <w:rsid w:val="005D5781"/>
    <w:rsid w:val="005D6351"/>
    <w:rsid w:val="005D757B"/>
    <w:rsid w:val="005D7787"/>
    <w:rsid w:val="005D78FC"/>
    <w:rsid w:val="005D7EDA"/>
    <w:rsid w:val="005E00C3"/>
    <w:rsid w:val="005E034B"/>
    <w:rsid w:val="005E15AE"/>
    <w:rsid w:val="005E18FC"/>
    <w:rsid w:val="005E1C01"/>
    <w:rsid w:val="005E1D1D"/>
    <w:rsid w:val="005E21A4"/>
    <w:rsid w:val="005E24CC"/>
    <w:rsid w:val="005E2EB9"/>
    <w:rsid w:val="005E3FC0"/>
    <w:rsid w:val="005E41DE"/>
    <w:rsid w:val="005E4A8B"/>
    <w:rsid w:val="005E4FE4"/>
    <w:rsid w:val="005E61F2"/>
    <w:rsid w:val="005E70DF"/>
    <w:rsid w:val="005E792F"/>
    <w:rsid w:val="005E7C72"/>
    <w:rsid w:val="005F0015"/>
    <w:rsid w:val="005F0E65"/>
    <w:rsid w:val="005F2026"/>
    <w:rsid w:val="005F2268"/>
    <w:rsid w:val="005F34BB"/>
    <w:rsid w:val="005F4214"/>
    <w:rsid w:val="005F4804"/>
    <w:rsid w:val="005F4BD1"/>
    <w:rsid w:val="005F4E45"/>
    <w:rsid w:val="005F507B"/>
    <w:rsid w:val="005F5B6A"/>
    <w:rsid w:val="005F7023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E6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907"/>
    <w:rsid w:val="00606B06"/>
    <w:rsid w:val="00607202"/>
    <w:rsid w:val="006074A1"/>
    <w:rsid w:val="0060780B"/>
    <w:rsid w:val="0060798C"/>
    <w:rsid w:val="00607999"/>
    <w:rsid w:val="00607E58"/>
    <w:rsid w:val="00610206"/>
    <w:rsid w:val="00610CC6"/>
    <w:rsid w:val="00610DA1"/>
    <w:rsid w:val="0061170D"/>
    <w:rsid w:val="00611769"/>
    <w:rsid w:val="00611ABC"/>
    <w:rsid w:val="0061211B"/>
    <w:rsid w:val="006122BA"/>
    <w:rsid w:val="0061254B"/>
    <w:rsid w:val="00612664"/>
    <w:rsid w:val="0061267E"/>
    <w:rsid w:val="006126E9"/>
    <w:rsid w:val="00612C80"/>
    <w:rsid w:val="0061342A"/>
    <w:rsid w:val="00613A57"/>
    <w:rsid w:val="00613AA1"/>
    <w:rsid w:val="00614261"/>
    <w:rsid w:val="00614394"/>
    <w:rsid w:val="00614788"/>
    <w:rsid w:val="00614DA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367"/>
    <w:rsid w:val="006234BA"/>
    <w:rsid w:val="006236F3"/>
    <w:rsid w:val="00623CD1"/>
    <w:rsid w:val="00623E53"/>
    <w:rsid w:val="0062457A"/>
    <w:rsid w:val="00624D2C"/>
    <w:rsid w:val="00624DC6"/>
    <w:rsid w:val="00624F86"/>
    <w:rsid w:val="00625058"/>
    <w:rsid w:val="00625231"/>
    <w:rsid w:val="0062638C"/>
    <w:rsid w:val="0062643B"/>
    <w:rsid w:val="00626452"/>
    <w:rsid w:val="00627220"/>
    <w:rsid w:val="00627389"/>
    <w:rsid w:val="0063017E"/>
    <w:rsid w:val="00630A71"/>
    <w:rsid w:val="00631303"/>
    <w:rsid w:val="0063150A"/>
    <w:rsid w:val="00631520"/>
    <w:rsid w:val="0063214A"/>
    <w:rsid w:val="00632D71"/>
    <w:rsid w:val="00632DB2"/>
    <w:rsid w:val="006334AD"/>
    <w:rsid w:val="006336CB"/>
    <w:rsid w:val="00633B4B"/>
    <w:rsid w:val="00633DAB"/>
    <w:rsid w:val="00634367"/>
    <w:rsid w:val="00634530"/>
    <w:rsid w:val="00635122"/>
    <w:rsid w:val="006352F2"/>
    <w:rsid w:val="006354F4"/>
    <w:rsid w:val="00635D2B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4CB0"/>
    <w:rsid w:val="00645188"/>
    <w:rsid w:val="006451C1"/>
    <w:rsid w:val="00645E3F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0BF9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0CB7"/>
    <w:rsid w:val="00660DEA"/>
    <w:rsid w:val="0066106E"/>
    <w:rsid w:val="00661471"/>
    <w:rsid w:val="00662214"/>
    <w:rsid w:val="0066265E"/>
    <w:rsid w:val="00662B62"/>
    <w:rsid w:val="00662D5C"/>
    <w:rsid w:val="00663568"/>
    <w:rsid w:val="00663944"/>
    <w:rsid w:val="00664000"/>
    <w:rsid w:val="00664463"/>
    <w:rsid w:val="0066456F"/>
    <w:rsid w:val="00664A09"/>
    <w:rsid w:val="00664A1F"/>
    <w:rsid w:val="0066678A"/>
    <w:rsid w:val="0066690F"/>
    <w:rsid w:val="00670229"/>
    <w:rsid w:val="00670494"/>
    <w:rsid w:val="00670712"/>
    <w:rsid w:val="00671255"/>
    <w:rsid w:val="0067141B"/>
    <w:rsid w:val="00671B62"/>
    <w:rsid w:val="00671E67"/>
    <w:rsid w:val="00672C94"/>
    <w:rsid w:val="0067366B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B3F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2041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B6D"/>
    <w:rsid w:val="006A7EEC"/>
    <w:rsid w:val="006B0700"/>
    <w:rsid w:val="006B0939"/>
    <w:rsid w:val="006B0CA7"/>
    <w:rsid w:val="006B1964"/>
    <w:rsid w:val="006B1B33"/>
    <w:rsid w:val="006B20A6"/>
    <w:rsid w:val="006B30DF"/>
    <w:rsid w:val="006B328B"/>
    <w:rsid w:val="006B3AB8"/>
    <w:rsid w:val="006B3ECB"/>
    <w:rsid w:val="006B49ED"/>
    <w:rsid w:val="006B4AB5"/>
    <w:rsid w:val="006B5712"/>
    <w:rsid w:val="006B57CD"/>
    <w:rsid w:val="006B58D9"/>
    <w:rsid w:val="006B5ABF"/>
    <w:rsid w:val="006B5B2B"/>
    <w:rsid w:val="006B5B40"/>
    <w:rsid w:val="006B5D8E"/>
    <w:rsid w:val="006B644F"/>
    <w:rsid w:val="006B68F1"/>
    <w:rsid w:val="006B6C33"/>
    <w:rsid w:val="006B7069"/>
    <w:rsid w:val="006B73A3"/>
    <w:rsid w:val="006B73C5"/>
    <w:rsid w:val="006B7EEE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81A"/>
    <w:rsid w:val="006C4E20"/>
    <w:rsid w:val="006C4EA5"/>
    <w:rsid w:val="006C53A3"/>
    <w:rsid w:val="006C53BF"/>
    <w:rsid w:val="006C543A"/>
    <w:rsid w:val="006C5535"/>
    <w:rsid w:val="006C5792"/>
    <w:rsid w:val="006C59A8"/>
    <w:rsid w:val="006C5B34"/>
    <w:rsid w:val="006C6298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EA3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2BD9"/>
    <w:rsid w:val="006E3244"/>
    <w:rsid w:val="006E3954"/>
    <w:rsid w:val="006E46F5"/>
    <w:rsid w:val="006E4A22"/>
    <w:rsid w:val="006E4AB7"/>
    <w:rsid w:val="006E4E42"/>
    <w:rsid w:val="006E4EE9"/>
    <w:rsid w:val="006E5A72"/>
    <w:rsid w:val="006E60C2"/>
    <w:rsid w:val="006E651A"/>
    <w:rsid w:val="006E65FD"/>
    <w:rsid w:val="006E66EA"/>
    <w:rsid w:val="006E7100"/>
    <w:rsid w:val="006E7568"/>
    <w:rsid w:val="006E7F0B"/>
    <w:rsid w:val="006F032C"/>
    <w:rsid w:val="006F0633"/>
    <w:rsid w:val="006F0964"/>
    <w:rsid w:val="006F1256"/>
    <w:rsid w:val="006F1FA8"/>
    <w:rsid w:val="006F2030"/>
    <w:rsid w:val="006F2216"/>
    <w:rsid w:val="006F250E"/>
    <w:rsid w:val="006F3C5F"/>
    <w:rsid w:val="006F3E79"/>
    <w:rsid w:val="006F40E4"/>
    <w:rsid w:val="006F561A"/>
    <w:rsid w:val="006F59E4"/>
    <w:rsid w:val="006F5A56"/>
    <w:rsid w:val="006F6809"/>
    <w:rsid w:val="006F684E"/>
    <w:rsid w:val="006F753B"/>
    <w:rsid w:val="006F77B9"/>
    <w:rsid w:val="00700069"/>
    <w:rsid w:val="007002E2"/>
    <w:rsid w:val="00700404"/>
    <w:rsid w:val="00700B4C"/>
    <w:rsid w:val="00700B66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A36"/>
    <w:rsid w:val="00704E76"/>
    <w:rsid w:val="00704F0D"/>
    <w:rsid w:val="0070585E"/>
    <w:rsid w:val="00705B0B"/>
    <w:rsid w:val="00706068"/>
    <w:rsid w:val="00706A8A"/>
    <w:rsid w:val="007076AF"/>
    <w:rsid w:val="00710505"/>
    <w:rsid w:val="007112E5"/>
    <w:rsid w:val="007114B0"/>
    <w:rsid w:val="007117D5"/>
    <w:rsid w:val="00711871"/>
    <w:rsid w:val="00711BBF"/>
    <w:rsid w:val="00712080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0F0C"/>
    <w:rsid w:val="00721614"/>
    <w:rsid w:val="00721E37"/>
    <w:rsid w:val="007221E2"/>
    <w:rsid w:val="00722BCE"/>
    <w:rsid w:val="00723416"/>
    <w:rsid w:val="007237C7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29F2"/>
    <w:rsid w:val="007336A0"/>
    <w:rsid w:val="0073397D"/>
    <w:rsid w:val="00734F75"/>
    <w:rsid w:val="0073516D"/>
    <w:rsid w:val="007353A3"/>
    <w:rsid w:val="00736779"/>
    <w:rsid w:val="00736B55"/>
    <w:rsid w:val="00737753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61"/>
    <w:rsid w:val="00751560"/>
    <w:rsid w:val="00751D61"/>
    <w:rsid w:val="007523B2"/>
    <w:rsid w:val="00752401"/>
    <w:rsid w:val="00752B4B"/>
    <w:rsid w:val="00752C78"/>
    <w:rsid w:val="00752E2F"/>
    <w:rsid w:val="00753654"/>
    <w:rsid w:val="0075388B"/>
    <w:rsid w:val="00753E16"/>
    <w:rsid w:val="007540ED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269"/>
    <w:rsid w:val="00761B17"/>
    <w:rsid w:val="00761FED"/>
    <w:rsid w:val="007620B6"/>
    <w:rsid w:val="0076330B"/>
    <w:rsid w:val="00764000"/>
    <w:rsid w:val="0076420E"/>
    <w:rsid w:val="00765838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91"/>
    <w:rsid w:val="007725BE"/>
    <w:rsid w:val="00772936"/>
    <w:rsid w:val="00773780"/>
    <w:rsid w:val="00773F82"/>
    <w:rsid w:val="00774314"/>
    <w:rsid w:val="007743A7"/>
    <w:rsid w:val="00774827"/>
    <w:rsid w:val="00774F22"/>
    <w:rsid w:val="00774FB4"/>
    <w:rsid w:val="0077566D"/>
    <w:rsid w:val="00776D18"/>
    <w:rsid w:val="00777E78"/>
    <w:rsid w:val="00780CCF"/>
    <w:rsid w:val="00781228"/>
    <w:rsid w:val="00781B4A"/>
    <w:rsid w:val="00781B96"/>
    <w:rsid w:val="00781BCB"/>
    <w:rsid w:val="007843AB"/>
    <w:rsid w:val="00784ADB"/>
    <w:rsid w:val="00784B81"/>
    <w:rsid w:val="007861CA"/>
    <w:rsid w:val="00786A4A"/>
    <w:rsid w:val="007876DD"/>
    <w:rsid w:val="00787FF0"/>
    <w:rsid w:val="0079051A"/>
    <w:rsid w:val="00792739"/>
    <w:rsid w:val="0079491E"/>
    <w:rsid w:val="007949A6"/>
    <w:rsid w:val="00794C46"/>
    <w:rsid w:val="00794DCB"/>
    <w:rsid w:val="00795249"/>
    <w:rsid w:val="0079603C"/>
    <w:rsid w:val="00796330"/>
    <w:rsid w:val="00796779"/>
    <w:rsid w:val="007979A5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0EB"/>
    <w:rsid w:val="007B3635"/>
    <w:rsid w:val="007B39D4"/>
    <w:rsid w:val="007B3BDF"/>
    <w:rsid w:val="007B4666"/>
    <w:rsid w:val="007B4A85"/>
    <w:rsid w:val="007B4ED2"/>
    <w:rsid w:val="007B5549"/>
    <w:rsid w:val="007B62A3"/>
    <w:rsid w:val="007B652B"/>
    <w:rsid w:val="007B7152"/>
    <w:rsid w:val="007C0F11"/>
    <w:rsid w:val="007C0F27"/>
    <w:rsid w:val="007C1C77"/>
    <w:rsid w:val="007C1CA2"/>
    <w:rsid w:val="007C1F17"/>
    <w:rsid w:val="007C2431"/>
    <w:rsid w:val="007C2901"/>
    <w:rsid w:val="007C38A2"/>
    <w:rsid w:val="007C3C1B"/>
    <w:rsid w:val="007C3F49"/>
    <w:rsid w:val="007C40B5"/>
    <w:rsid w:val="007C459F"/>
    <w:rsid w:val="007C5457"/>
    <w:rsid w:val="007C5A91"/>
    <w:rsid w:val="007C6C2F"/>
    <w:rsid w:val="007C6E3C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72B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15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5A8"/>
    <w:rsid w:val="007E7D66"/>
    <w:rsid w:val="007F0306"/>
    <w:rsid w:val="007F0A26"/>
    <w:rsid w:val="007F0BAF"/>
    <w:rsid w:val="007F0CDD"/>
    <w:rsid w:val="007F0F79"/>
    <w:rsid w:val="007F2250"/>
    <w:rsid w:val="007F2337"/>
    <w:rsid w:val="007F2E8F"/>
    <w:rsid w:val="007F32E6"/>
    <w:rsid w:val="007F34DA"/>
    <w:rsid w:val="007F3A3D"/>
    <w:rsid w:val="007F4721"/>
    <w:rsid w:val="007F4750"/>
    <w:rsid w:val="007F4F6E"/>
    <w:rsid w:val="007F51E5"/>
    <w:rsid w:val="007F52FB"/>
    <w:rsid w:val="007F5FF7"/>
    <w:rsid w:val="007F71CD"/>
    <w:rsid w:val="007F7D36"/>
    <w:rsid w:val="00800789"/>
    <w:rsid w:val="00800E01"/>
    <w:rsid w:val="008016DA"/>
    <w:rsid w:val="008017CB"/>
    <w:rsid w:val="00801B77"/>
    <w:rsid w:val="008022F6"/>
    <w:rsid w:val="0080268B"/>
    <w:rsid w:val="00802725"/>
    <w:rsid w:val="00802E92"/>
    <w:rsid w:val="00803258"/>
    <w:rsid w:val="00804568"/>
    <w:rsid w:val="00804719"/>
    <w:rsid w:val="00804C6F"/>
    <w:rsid w:val="00804D03"/>
    <w:rsid w:val="00804D12"/>
    <w:rsid w:val="0080562E"/>
    <w:rsid w:val="00805C62"/>
    <w:rsid w:val="00805F1B"/>
    <w:rsid w:val="00810201"/>
    <w:rsid w:val="00810211"/>
    <w:rsid w:val="00810456"/>
    <w:rsid w:val="0081101B"/>
    <w:rsid w:val="0081180D"/>
    <w:rsid w:val="00811B10"/>
    <w:rsid w:val="00811C42"/>
    <w:rsid w:val="00811EFB"/>
    <w:rsid w:val="00812CD1"/>
    <w:rsid w:val="00812F26"/>
    <w:rsid w:val="00813593"/>
    <w:rsid w:val="008135B4"/>
    <w:rsid w:val="00813A10"/>
    <w:rsid w:val="00813BCB"/>
    <w:rsid w:val="00813EC3"/>
    <w:rsid w:val="008143CD"/>
    <w:rsid w:val="008144C1"/>
    <w:rsid w:val="00814633"/>
    <w:rsid w:val="00815209"/>
    <w:rsid w:val="00815892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6CF"/>
    <w:rsid w:val="00826CEF"/>
    <w:rsid w:val="00826F0B"/>
    <w:rsid w:val="0082700B"/>
    <w:rsid w:val="0082706A"/>
    <w:rsid w:val="008303A3"/>
    <w:rsid w:val="008303B3"/>
    <w:rsid w:val="0083064A"/>
    <w:rsid w:val="00830D47"/>
    <w:rsid w:val="00831436"/>
    <w:rsid w:val="00831988"/>
    <w:rsid w:val="00831ABB"/>
    <w:rsid w:val="00832507"/>
    <w:rsid w:val="0083338C"/>
    <w:rsid w:val="00833972"/>
    <w:rsid w:val="00833A43"/>
    <w:rsid w:val="008342E5"/>
    <w:rsid w:val="00834737"/>
    <w:rsid w:val="0083477D"/>
    <w:rsid w:val="00834F64"/>
    <w:rsid w:val="00835654"/>
    <w:rsid w:val="00835A36"/>
    <w:rsid w:val="00835B28"/>
    <w:rsid w:val="00835D75"/>
    <w:rsid w:val="008364F8"/>
    <w:rsid w:val="00836663"/>
    <w:rsid w:val="00836B80"/>
    <w:rsid w:val="00837688"/>
    <w:rsid w:val="0083785A"/>
    <w:rsid w:val="00840427"/>
    <w:rsid w:val="00840D53"/>
    <w:rsid w:val="00841C4F"/>
    <w:rsid w:val="00841F55"/>
    <w:rsid w:val="0084270C"/>
    <w:rsid w:val="00843688"/>
    <w:rsid w:val="00843A0E"/>
    <w:rsid w:val="00843ADC"/>
    <w:rsid w:val="00843FFC"/>
    <w:rsid w:val="00844049"/>
    <w:rsid w:val="008452AC"/>
    <w:rsid w:val="0084545F"/>
    <w:rsid w:val="008459F6"/>
    <w:rsid w:val="00845B84"/>
    <w:rsid w:val="008460C2"/>
    <w:rsid w:val="008461E7"/>
    <w:rsid w:val="00846205"/>
    <w:rsid w:val="008463C2"/>
    <w:rsid w:val="00847CFE"/>
    <w:rsid w:val="008502E6"/>
    <w:rsid w:val="00850A22"/>
    <w:rsid w:val="00850C79"/>
    <w:rsid w:val="00850D68"/>
    <w:rsid w:val="0085120A"/>
    <w:rsid w:val="00851C81"/>
    <w:rsid w:val="00852348"/>
    <w:rsid w:val="008537CC"/>
    <w:rsid w:val="00853896"/>
    <w:rsid w:val="0085407D"/>
    <w:rsid w:val="008542DF"/>
    <w:rsid w:val="008544B8"/>
    <w:rsid w:val="00855190"/>
    <w:rsid w:val="00855238"/>
    <w:rsid w:val="008552B8"/>
    <w:rsid w:val="008554C2"/>
    <w:rsid w:val="008555AA"/>
    <w:rsid w:val="00855741"/>
    <w:rsid w:val="00855AFE"/>
    <w:rsid w:val="00856345"/>
    <w:rsid w:val="008563A7"/>
    <w:rsid w:val="008573F8"/>
    <w:rsid w:val="0085766D"/>
    <w:rsid w:val="0085793F"/>
    <w:rsid w:val="00857A3A"/>
    <w:rsid w:val="00860556"/>
    <w:rsid w:val="008606A3"/>
    <w:rsid w:val="00861CA7"/>
    <w:rsid w:val="00861FB5"/>
    <w:rsid w:val="0086247E"/>
    <w:rsid w:val="00862B6C"/>
    <w:rsid w:val="00862DAF"/>
    <w:rsid w:val="00863B17"/>
    <w:rsid w:val="00864DAD"/>
    <w:rsid w:val="0086504D"/>
    <w:rsid w:val="0086544B"/>
    <w:rsid w:val="008655F4"/>
    <w:rsid w:val="00865AC0"/>
    <w:rsid w:val="008664B6"/>
    <w:rsid w:val="00866D30"/>
    <w:rsid w:val="00867D35"/>
    <w:rsid w:val="0087011D"/>
    <w:rsid w:val="0087083E"/>
    <w:rsid w:val="00870D91"/>
    <w:rsid w:val="00871109"/>
    <w:rsid w:val="008719D7"/>
    <w:rsid w:val="00871D77"/>
    <w:rsid w:val="00872285"/>
    <w:rsid w:val="00872D84"/>
    <w:rsid w:val="008739DB"/>
    <w:rsid w:val="00873B9B"/>
    <w:rsid w:val="008743E1"/>
    <w:rsid w:val="008750E7"/>
    <w:rsid w:val="0087537B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50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AFE"/>
    <w:rsid w:val="00897C56"/>
    <w:rsid w:val="008A0502"/>
    <w:rsid w:val="008A0C74"/>
    <w:rsid w:val="008A0ECA"/>
    <w:rsid w:val="008A1341"/>
    <w:rsid w:val="008A1407"/>
    <w:rsid w:val="008A17B8"/>
    <w:rsid w:val="008A26BB"/>
    <w:rsid w:val="008A2CAB"/>
    <w:rsid w:val="008A314D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6E7B"/>
    <w:rsid w:val="008A724F"/>
    <w:rsid w:val="008A7358"/>
    <w:rsid w:val="008B045A"/>
    <w:rsid w:val="008B114B"/>
    <w:rsid w:val="008B22B8"/>
    <w:rsid w:val="008B31B2"/>
    <w:rsid w:val="008B3C0C"/>
    <w:rsid w:val="008B3E0A"/>
    <w:rsid w:val="008B462E"/>
    <w:rsid w:val="008B4E67"/>
    <w:rsid w:val="008B5364"/>
    <w:rsid w:val="008B5C3D"/>
    <w:rsid w:val="008B5EAF"/>
    <w:rsid w:val="008B65FA"/>
    <w:rsid w:val="008B6E19"/>
    <w:rsid w:val="008B7706"/>
    <w:rsid w:val="008B79BE"/>
    <w:rsid w:val="008C04C2"/>
    <w:rsid w:val="008C07DD"/>
    <w:rsid w:val="008C095B"/>
    <w:rsid w:val="008C0B10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185D"/>
    <w:rsid w:val="008D2161"/>
    <w:rsid w:val="008D268A"/>
    <w:rsid w:val="008D348D"/>
    <w:rsid w:val="008D358E"/>
    <w:rsid w:val="008D37E6"/>
    <w:rsid w:val="008D3E21"/>
    <w:rsid w:val="008D4311"/>
    <w:rsid w:val="008D4518"/>
    <w:rsid w:val="008D4A06"/>
    <w:rsid w:val="008D502D"/>
    <w:rsid w:val="008D5125"/>
    <w:rsid w:val="008D5356"/>
    <w:rsid w:val="008D5A93"/>
    <w:rsid w:val="008D62D8"/>
    <w:rsid w:val="008D638A"/>
    <w:rsid w:val="008D6517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3856"/>
    <w:rsid w:val="008E4538"/>
    <w:rsid w:val="008E4FEC"/>
    <w:rsid w:val="008E54AD"/>
    <w:rsid w:val="008E55D1"/>
    <w:rsid w:val="008E5E7D"/>
    <w:rsid w:val="008E61CA"/>
    <w:rsid w:val="008E6343"/>
    <w:rsid w:val="008E7366"/>
    <w:rsid w:val="008E7E80"/>
    <w:rsid w:val="008F1E78"/>
    <w:rsid w:val="008F1FCD"/>
    <w:rsid w:val="008F32D9"/>
    <w:rsid w:val="008F3A15"/>
    <w:rsid w:val="008F3DAF"/>
    <w:rsid w:val="008F440D"/>
    <w:rsid w:val="008F479B"/>
    <w:rsid w:val="008F4939"/>
    <w:rsid w:val="008F515D"/>
    <w:rsid w:val="008F550E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CCF"/>
    <w:rsid w:val="00903277"/>
    <w:rsid w:val="00903855"/>
    <w:rsid w:val="00903A94"/>
    <w:rsid w:val="00903C2A"/>
    <w:rsid w:val="00903EB5"/>
    <w:rsid w:val="009040E4"/>
    <w:rsid w:val="00904504"/>
    <w:rsid w:val="009050D8"/>
    <w:rsid w:val="009053F0"/>
    <w:rsid w:val="00905538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1EB2"/>
    <w:rsid w:val="00912B48"/>
    <w:rsid w:val="00913C0F"/>
    <w:rsid w:val="00914434"/>
    <w:rsid w:val="00914ADB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0F9"/>
    <w:rsid w:val="0092389C"/>
    <w:rsid w:val="00923EB9"/>
    <w:rsid w:val="00924053"/>
    <w:rsid w:val="0092453E"/>
    <w:rsid w:val="00924B4F"/>
    <w:rsid w:val="00924E8B"/>
    <w:rsid w:val="00925188"/>
    <w:rsid w:val="00925975"/>
    <w:rsid w:val="00926759"/>
    <w:rsid w:val="009300EF"/>
    <w:rsid w:val="009308A2"/>
    <w:rsid w:val="00930957"/>
    <w:rsid w:val="00930F62"/>
    <w:rsid w:val="0093100E"/>
    <w:rsid w:val="00932A3B"/>
    <w:rsid w:val="00934212"/>
    <w:rsid w:val="00934615"/>
    <w:rsid w:val="0093472A"/>
    <w:rsid w:val="00935004"/>
    <w:rsid w:val="00935228"/>
    <w:rsid w:val="009373D6"/>
    <w:rsid w:val="009400E2"/>
    <w:rsid w:val="00940A20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012"/>
    <w:rsid w:val="009456A7"/>
    <w:rsid w:val="00945F0F"/>
    <w:rsid w:val="0094657D"/>
    <w:rsid w:val="0094658F"/>
    <w:rsid w:val="00946AA5"/>
    <w:rsid w:val="00946EE0"/>
    <w:rsid w:val="009475B0"/>
    <w:rsid w:val="009506E1"/>
    <w:rsid w:val="009509F1"/>
    <w:rsid w:val="00950DCB"/>
    <w:rsid w:val="00950E42"/>
    <w:rsid w:val="00950ECE"/>
    <w:rsid w:val="009515D9"/>
    <w:rsid w:val="009516DA"/>
    <w:rsid w:val="00951B48"/>
    <w:rsid w:val="00952051"/>
    <w:rsid w:val="009523C9"/>
    <w:rsid w:val="009536A8"/>
    <w:rsid w:val="00953F92"/>
    <w:rsid w:val="009542B3"/>
    <w:rsid w:val="009544FA"/>
    <w:rsid w:val="00954A47"/>
    <w:rsid w:val="00955029"/>
    <w:rsid w:val="00955124"/>
    <w:rsid w:val="009558EA"/>
    <w:rsid w:val="00956C39"/>
    <w:rsid w:val="00957486"/>
    <w:rsid w:val="00957883"/>
    <w:rsid w:val="0095793E"/>
    <w:rsid w:val="00957BB1"/>
    <w:rsid w:val="00957BDC"/>
    <w:rsid w:val="00957CAE"/>
    <w:rsid w:val="00960116"/>
    <w:rsid w:val="00960651"/>
    <w:rsid w:val="00960A5A"/>
    <w:rsid w:val="00960CAF"/>
    <w:rsid w:val="009621DE"/>
    <w:rsid w:val="0096220C"/>
    <w:rsid w:val="00962B1A"/>
    <w:rsid w:val="00963B12"/>
    <w:rsid w:val="009641A1"/>
    <w:rsid w:val="009644C3"/>
    <w:rsid w:val="00966CB2"/>
    <w:rsid w:val="00966CF8"/>
    <w:rsid w:val="00966EBB"/>
    <w:rsid w:val="009677B2"/>
    <w:rsid w:val="00967FBB"/>
    <w:rsid w:val="00970462"/>
    <w:rsid w:val="00970BBB"/>
    <w:rsid w:val="00970E22"/>
    <w:rsid w:val="00970EB2"/>
    <w:rsid w:val="00971381"/>
    <w:rsid w:val="00971586"/>
    <w:rsid w:val="009719B5"/>
    <w:rsid w:val="00972CE7"/>
    <w:rsid w:val="009735C3"/>
    <w:rsid w:val="009737F5"/>
    <w:rsid w:val="00973937"/>
    <w:rsid w:val="009743A3"/>
    <w:rsid w:val="009752FD"/>
    <w:rsid w:val="00976409"/>
    <w:rsid w:val="00976A72"/>
    <w:rsid w:val="00976CE7"/>
    <w:rsid w:val="009778FD"/>
    <w:rsid w:val="00977BFD"/>
    <w:rsid w:val="00977FBB"/>
    <w:rsid w:val="00980168"/>
    <w:rsid w:val="00980230"/>
    <w:rsid w:val="0098027F"/>
    <w:rsid w:val="00980364"/>
    <w:rsid w:val="00981BC3"/>
    <w:rsid w:val="00982E60"/>
    <w:rsid w:val="00983238"/>
    <w:rsid w:val="009834AB"/>
    <w:rsid w:val="00983C1D"/>
    <w:rsid w:val="00983C89"/>
    <w:rsid w:val="00983D2F"/>
    <w:rsid w:val="00983F3B"/>
    <w:rsid w:val="0098448D"/>
    <w:rsid w:val="009845C6"/>
    <w:rsid w:val="00985607"/>
    <w:rsid w:val="00985903"/>
    <w:rsid w:val="00985C00"/>
    <w:rsid w:val="00985EBA"/>
    <w:rsid w:val="0098610E"/>
    <w:rsid w:val="0098625F"/>
    <w:rsid w:val="00986439"/>
    <w:rsid w:val="00987471"/>
    <w:rsid w:val="00990790"/>
    <w:rsid w:val="0099098C"/>
    <w:rsid w:val="00991327"/>
    <w:rsid w:val="00991546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723"/>
    <w:rsid w:val="009B0DBA"/>
    <w:rsid w:val="009B1CFA"/>
    <w:rsid w:val="009B23CB"/>
    <w:rsid w:val="009B24FF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B6E3E"/>
    <w:rsid w:val="009B7590"/>
    <w:rsid w:val="009B7D8C"/>
    <w:rsid w:val="009C0731"/>
    <w:rsid w:val="009C1154"/>
    <w:rsid w:val="009C1305"/>
    <w:rsid w:val="009C13A4"/>
    <w:rsid w:val="009C15A0"/>
    <w:rsid w:val="009C1D1E"/>
    <w:rsid w:val="009C28A2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D5F"/>
    <w:rsid w:val="009C6F83"/>
    <w:rsid w:val="009C70FA"/>
    <w:rsid w:val="009C739A"/>
    <w:rsid w:val="009D01DB"/>
    <w:rsid w:val="009D0E5C"/>
    <w:rsid w:val="009D1319"/>
    <w:rsid w:val="009D174C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6DED"/>
    <w:rsid w:val="009D7020"/>
    <w:rsid w:val="009D7203"/>
    <w:rsid w:val="009D7C3C"/>
    <w:rsid w:val="009E0487"/>
    <w:rsid w:val="009E1BA6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A06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61B"/>
    <w:rsid w:val="009F7CE2"/>
    <w:rsid w:val="009F7D41"/>
    <w:rsid w:val="00A00E21"/>
    <w:rsid w:val="00A0164E"/>
    <w:rsid w:val="00A01855"/>
    <w:rsid w:val="00A01B32"/>
    <w:rsid w:val="00A01C7E"/>
    <w:rsid w:val="00A020D0"/>
    <w:rsid w:val="00A02660"/>
    <w:rsid w:val="00A02A2D"/>
    <w:rsid w:val="00A03166"/>
    <w:rsid w:val="00A03648"/>
    <w:rsid w:val="00A03760"/>
    <w:rsid w:val="00A04ADB"/>
    <w:rsid w:val="00A058A7"/>
    <w:rsid w:val="00A06591"/>
    <w:rsid w:val="00A065A7"/>
    <w:rsid w:val="00A068C8"/>
    <w:rsid w:val="00A06B78"/>
    <w:rsid w:val="00A074CD"/>
    <w:rsid w:val="00A1009D"/>
    <w:rsid w:val="00A10427"/>
    <w:rsid w:val="00A10E6B"/>
    <w:rsid w:val="00A11886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17679"/>
    <w:rsid w:val="00A20659"/>
    <w:rsid w:val="00A206D0"/>
    <w:rsid w:val="00A20BF4"/>
    <w:rsid w:val="00A219CD"/>
    <w:rsid w:val="00A21BA1"/>
    <w:rsid w:val="00A21CC1"/>
    <w:rsid w:val="00A22229"/>
    <w:rsid w:val="00A2387F"/>
    <w:rsid w:val="00A23B96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1FC6"/>
    <w:rsid w:val="00A331AA"/>
    <w:rsid w:val="00A33571"/>
    <w:rsid w:val="00A34413"/>
    <w:rsid w:val="00A344C1"/>
    <w:rsid w:val="00A34E96"/>
    <w:rsid w:val="00A3581D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5EB3"/>
    <w:rsid w:val="00A46A53"/>
    <w:rsid w:val="00A46E26"/>
    <w:rsid w:val="00A47586"/>
    <w:rsid w:val="00A47A22"/>
    <w:rsid w:val="00A47FCB"/>
    <w:rsid w:val="00A47FDA"/>
    <w:rsid w:val="00A5152A"/>
    <w:rsid w:val="00A51700"/>
    <w:rsid w:val="00A51EE1"/>
    <w:rsid w:val="00A52AC4"/>
    <w:rsid w:val="00A5328B"/>
    <w:rsid w:val="00A535F5"/>
    <w:rsid w:val="00A54320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57F09"/>
    <w:rsid w:val="00A602D7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30D"/>
    <w:rsid w:val="00A646AD"/>
    <w:rsid w:val="00A64ABA"/>
    <w:rsid w:val="00A64C35"/>
    <w:rsid w:val="00A64DC1"/>
    <w:rsid w:val="00A6542F"/>
    <w:rsid w:val="00A655CB"/>
    <w:rsid w:val="00A65E6C"/>
    <w:rsid w:val="00A666D9"/>
    <w:rsid w:val="00A6681C"/>
    <w:rsid w:val="00A66A0E"/>
    <w:rsid w:val="00A679BE"/>
    <w:rsid w:val="00A67E74"/>
    <w:rsid w:val="00A709EB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519"/>
    <w:rsid w:val="00A7454B"/>
    <w:rsid w:val="00A7478B"/>
    <w:rsid w:val="00A74C61"/>
    <w:rsid w:val="00A759AE"/>
    <w:rsid w:val="00A75AB9"/>
    <w:rsid w:val="00A76179"/>
    <w:rsid w:val="00A764A3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4DE"/>
    <w:rsid w:val="00A817D0"/>
    <w:rsid w:val="00A81FFB"/>
    <w:rsid w:val="00A820C7"/>
    <w:rsid w:val="00A8316F"/>
    <w:rsid w:val="00A836D3"/>
    <w:rsid w:val="00A83B12"/>
    <w:rsid w:val="00A83CB3"/>
    <w:rsid w:val="00A83D61"/>
    <w:rsid w:val="00A8483D"/>
    <w:rsid w:val="00A84E4E"/>
    <w:rsid w:val="00A8557F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08E2"/>
    <w:rsid w:val="00AA10E6"/>
    <w:rsid w:val="00AA150F"/>
    <w:rsid w:val="00AA172A"/>
    <w:rsid w:val="00AA1CD7"/>
    <w:rsid w:val="00AA1F2B"/>
    <w:rsid w:val="00AA2BC8"/>
    <w:rsid w:val="00AA3E88"/>
    <w:rsid w:val="00AA404E"/>
    <w:rsid w:val="00AA42CE"/>
    <w:rsid w:val="00AA476A"/>
    <w:rsid w:val="00AA5708"/>
    <w:rsid w:val="00AA5775"/>
    <w:rsid w:val="00AA5A9F"/>
    <w:rsid w:val="00AA61BB"/>
    <w:rsid w:val="00AA7E70"/>
    <w:rsid w:val="00AB18E1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48E"/>
    <w:rsid w:val="00AB3AC1"/>
    <w:rsid w:val="00AB3BD4"/>
    <w:rsid w:val="00AB4234"/>
    <w:rsid w:val="00AB463C"/>
    <w:rsid w:val="00AB4AEA"/>
    <w:rsid w:val="00AB4AEF"/>
    <w:rsid w:val="00AB4CE0"/>
    <w:rsid w:val="00AB501D"/>
    <w:rsid w:val="00AB625D"/>
    <w:rsid w:val="00AB625F"/>
    <w:rsid w:val="00AB70B6"/>
    <w:rsid w:val="00AB7FD1"/>
    <w:rsid w:val="00AC0E7B"/>
    <w:rsid w:val="00AC0F6D"/>
    <w:rsid w:val="00AC186C"/>
    <w:rsid w:val="00AC1D4B"/>
    <w:rsid w:val="00AC1F80"/>
    <w:rsid w:val="00AC22F3"/>
    <w:rsid w:val="00AC27A2"/>
    <w:rsid w:val="00AC2AD0"/>
    <w:rsid w:val="00AC2F6A"/>
    <w:rsid w:val="00AC336F"/>
    <w:rsid w:val="00AC339B"/>
    <w:rsid w:val="00AC3672"/>
    <w:rsid w:val="00AC3826"/>
    <w:rsid w:val="00AC3987"/>
    <w:rsid w:val="00AC3E50"/>
    <w:rsid w:val="00AC4D90"/>
    <w:rsid w:val="00AC4FD1"/>
    <w:rsid w:val="00AC59D0"/>
    <w:rsid w:val="00AC5B6E"/>
    <w:rsid w:val="00AC676E"/>
    <w:rsid w:val="00AC6A14"/>
    <w:rsid w:val="00AC6CA9"/>
    <w:rsid w:val="00AC6DDB"/>
    <w:rsid w:val="00AC714A"/>
    <w:rsid w:val="00AC7433"/>
    <w:rsid w:val="00AC751E"/>
    <w:rsid w:val="00AC7CDB"/>
    <w:rsid w:val="00AD01C6"/>
    <w:rsid w:val="00AD059F"/>
    <w:rsid w:val="00AD0DA5"/>
    <w:rsid w:val="00AD180E"/>
    <w:rsid w:val="00AD1AC8"/>
    <w:rsid w:val="00AD2982"/>
    <w:rsid w:val="00AD299F"/>
    <w:rsid w:val="00AD29B7"/>
    <w:rsid w:val="00AD34BF"/>
    <w:rsid w:val="00AD3DF8"/>
    <w:rsid w:val="00AD3FEA"/>
    <w:rsid w:val="00AD44B5"/>
    <w:rsid w:val="00AD45E2"/>
    <w:rsid w:val="00AD486F"/>
    <w:rsid w:val="00AD61CD"/>
    <w:rsid w:val="00AD6D7D"/>
    <w:rsid w:val="00AD7410"/>
    <w:rsid w:val="00AD7DD6"/>
    <w:rsid w:val="00AE012D"/>
    <w:rsid w:val="00AE0FBE"/>
    <w:rsid w:val="00AE189C"/>
    <w:rsid w:val="00AE195C"/>
    <w:rsid w:val="00AE2047"/>
    <w:rsid w:val="00AE298E"/>
    <w:rsid w:val="00AE2A6C"/>
    <w:rsid w:val="00AE2E10"/>
    <w:rsid w:val="00AE4058"/>
    <w:rsid w:val="00AE5068"/>
    <w:rsid w:val="00AE5234"/>
    <w:rsid w:val="00AE5C0B"/>
    <w:rsid w:val="00AE669F"/>
    <w:rsid w:val="00AF0315"/>
    <w:rsid w:val="00AF047F"/>
    <w:rsid w:val="00AF059C"/>
    <w:rsid w:val="00AF1320"/>
    <w:rsid w:val="00AF18C4"/>
    <w:rsid w:val="00AF19AC"/>
    <w:rsid w:val="00AF1A52"/>
    <w:rsid w:val="00AF1BE9"/>
    <w:rsid w:val="00AF2AFC"/>
    <w:rsid w:val="00AF2E67"/>
    <w:rsid w:val="00AF3082"/>
    <w:rsid w:val="00AF30E5"/>
    <w:rsid w:val="00AF3BF8"/>
    <w:rsid w:val="00AF3CB5"/>
    <w:rsid w:val="00AF3E7A"/>
    <w:rsid w:val="00AF41F4"/>
    <w:rsid w:val="00AF42C0"/>
    <w:rsid w:val="00AF42DA"/>
    <w:rsid w:val="00AF4796"/>
    <w:rsid w:val="00AF4965"/>
    <w:rsid w:val="00AF5A0D"/>
    <w:rsid w:val="00AF6119"/>
    <w:rsid w:val="00AF6B9C"/>
    <w:rsid w:val="00AF751F"/>
    <w:rsid w:val="00B0059F"/>
    <w:rsid w:val="00B00F4A"/>
    <w:rsid w:val="00B01854"/>
    <w:rsid w:val="00B02580"/>
    <w:rsid w:val="00B02A98"/>
    <w:rsid w:val="00B04C51"/>
    <w:rsid w:val="00B04C9B"/>
    <w:rsid w:val="00B050B4"/>
    <w:rsid w:val="00B0512F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AB6"/>
    <w:rsid w:val="00B16F70"/>
    <w:rsid w:val="00B17B19"/>
    <w:rsid w:val="00B2000B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3B11"/>
    <w:rsid w:val="00B241D5"/>
    <w:rsid w:val="00B249A7"/>
    <w:rsid w:val="00B24E29"/>
    <w:rsid w:val="00B25695"/>
    <w:rsid w:val="00B25915"/>
    <w:rsid w:val="00B25E0E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475A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718"/>
    <w:rsid w:val="00B4595C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73"/>
    <w:rsid w:val="00B53CFA"/>
    <w:rsid w:val="00B5402E"/>
    <w:rsid w:val="00B55B5C"/>
    <w:rsid w:val="00B55B60"/>
    <w:rsid w:val="00B55D30"/>
    <w:rsid w:val="00B561D8"/>
    <w:rsid w:val="00B56D3A"/>
    <w:rsid w:val="00B57514"/>
    <w:rsid w:val="00B579AF"/>
    <w:rsid w:val="00B57B0D"/>
    <w:rsid w:val="00B57CE6"/>
    <w:rsid w:val="00B60315"/>
    <w:rsid w:val="00B613A9"/>
    <w:rsid w:val="00B61F7E"/>
    <w:rsid w:val="00B625B5"/>
    <w:rsid w:val="00B637CB"/>
    <w:rsid w:val="00B637DD"/>
    <w:rsid w:val="00B64825"/>
    <w:rsid w:val="00B64C07"/>
    <w:rsid w:val="00B657A5"/>
    <w:rsid w:val="00B65911"/>
    <w:rsid w:val="00B65F14"/>
    <w:rsid w:val="00B65F44"/>
    <w:rsid w:val="00B66182"/>
    <w:rsid w:val="00B66DF6"/>
    <w:rsid w:val="00B67FC9"/>
    <w:rsid w:val="00B70369"/>
    <w:rsid w:val="00B7041E"/>
    <w:rsid w:val="00B70532"/>
    <w:rsid w:val="00B70AFF"/>
    <w:rsid w:val="00B71236"/>
    <w:rsid w:val="00B724B1"/>
    <w:rsid w:val="00B7257A"/>
    <w:rsid w:val="00B727CF"/>
    <w:rsid w:val="00B73123"/>
    <w:rsid w:val="00B73E4D"/>
    <w:rsid w:val="00B7416C"/>
    <w:rsid w:val="00B7446F"/>
    <w:rsid w:val="00B7455C"/>
    <w:rsid w:val="00B746DE"/>
    <w:rsid w:val="00B7473B"/>
    <w:rsid w:val="00B752C1"/>
    <w:rsid w:val="00B75BB9"/>
    <w:rsid w:val="00B75EC3"/>
    <w:rsid w:val="00B76B46"/>
    <w:rsid w:val="00B76E8B"/>
    <w:rsid w:val="00B77155"/>
    <w:rsid w:val="00B7751E"/>
    <w:rsid w:val="00B77E70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87A21"/>
    <w:rsid w:val="00B908A8"/>
    <w:rsid w:val="00B90FD9"/>
    <w:rsid w:val="00B912D9"/>
    <w:rsid w:val="00B919D6"/>
    <w:rsid w:val="00B927C8"/>
    <w:rsid w:val="00B9290C"/>
    <w:rsid w:val="00B930E8"/>
    <w:rsid w:val="00B93159"/>
    <w:rsid w:val="00B93AC0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974E9"/>
    <w:rsid w:val="00BA00A9"/>
    <w:rsid w:val="00BA094A"/>
    <w:rsid w:val="00BA0A43"/>
    <w:rsid w:val="00BA1424"/>
    <w:rsid w:val="00BA17D8"/>
    <w:rsid w:val="00BA18FF"/>
    <w:rsid w:val="00BA425F"/>
    <w:rsid w:val="00BA4367"/>
    <w:rsid w:val="00BA53A3"/>
    <w:rsid w:val="00BA5650"/>
    <w:rsid w:val="00BA5A42"/>
    <w:rsid w:val="00BA5E44"/>
    <w:rsid w:val="00BA6150"/>
    <w:rsid w:val="00BA74B7"/>
    <w:rsid w:val="00BA78BE"/>
    <w:rsid w:val="00BA7E91"/>
    <w:rsid w:val="00BA7F6A"/>
    <w:rsid w:val="00BB14EA"/>
    <w:rsid w:val="00BB1BB5"/>
    <w:rsid w:val="00BB2BB0"/>
    <w:rsid w:val="00BB372D"/>
    <w:rsid w:val="00BB3C30"/>
    <w:rsid w:val="00BB473D"/>
    <w:rsid w:val="00BB48B4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1F41"/>
    <w:rsid w:val="00BC31E1"/>
    <w:rsid w:val="00BC3516"/>
    <w:rsid w:val="00BC3523"/>
    <w:rsid w:val="00BC4C50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2A21"/>
    <w:rsid w:val="00BD3025"/>
    <w:rsid w:val="00BD3783"/>
    <w:rsid w:val="00BD3FCF"/>
    <w:rsid w:val="00BD44E2"/>
    <w:rsid w:val="00BD4544"/>
    <w:rsid w:val="00BD5CE5"/>
    <w:rsid w:val="00BD5D94"/>
    <w:rsid w:val="00BD604F"/>
    <w:rsid w:val="00BD691B"/>
    <w:rsid w:val="00BD69D5"/>
    <w:rsid w:val="00BD782F"/>
    <w:rsid w:val="00BD78F0"/>
    <w:rsid w:val="00BD78F2"/>
    <w:rsid w:val="00BD799A"/>
    <w:rsid w:val="00BE06E0"/>
    <w:rsid w:val="00BE0B9B"/>
    <w:rsid w:val="00BE0C60"/>
    <w:rsid w:val="00BE0E65"/>
    <w:rsid w:val="00BE0E8A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ECD"/>
    <w:rsid w:val="00BF0551"/>
    <w:rsid w:val="00BF0A9E"/>
    <w:rsid w:val="00BF15A5"/>
    <w:rsid w:val="00BF17AA"/>
    <w:rsid w:val="00BF1ABB"/>
    <w:rsid w:val="00BF2219"/>
    <w:rsid w:val="00BF2473"/>
    <w:rsid w:val="00BF268D"/>
    <w:rsid w:val="00BF2892"/>
    <w:rsid w:val="00BF2E02"/>
    <w:rsid w:val="00BF30E2"/>
    <w:rsid w:val="00BF337B"/>
    <w:rsid w:val="00BF4694"/>
    <w:rsid w:val="00BF46AD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2AE"/>
    <w:rsid w:val="00C0067E"/>
    <w:rsid w:val="00C00F46"/>
    <w:rsid w:val="00C01C4D"/>
    <w:rsid w:val="00C01C83"/>
    <w:rsid w:val="00C02B33"/>
    <w:rsid w:val="00C02DC1"/>
    <w:rsid w:val="00C036BC"/>
    <w:rsid w:val="00C03731"/>
    <w:rsid w:val="00C0395F"/>
    <w:rsid w:val="00C03E0B"/>
    <w:rsid w:val="00C04441"/>
    <w:rsid w:val="00C048B5"/>
    <w:rsid w:val="00C04D70"/>
    <w:rsid w:val="00C05CF7"/>
    <w:rsid w:val="00C05DBB"/>
    <w:rsid w:val="00C05E86"/>
    <w:rsid w:val="00C05EFD"/>
    <w:rsid w:val="00C0630A"/>
    <w:rsid w:val="00C06653"/>
    <w:rsid w:val="00C06E3A"/>
    <w:rsid w:val="00C07AA3"/>
    <w:rsid w:val="00C07D62"/>
    <w:rsid w:val="00C10067"/>
    <w:rsid w:val="00C10557"/>
    <w:rsid w:val="00C115E2"/>
    <w:rsid w:val="00C116F5"/>
    <w:rsid w:val="00C11EAD"/>
    <w:rsid w:val="00C126FF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689D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C67"/>
    <w:rsid w:val="00C21FC7"/>
    <w:rsid w:val="00C2252B"/>
    <w:rsid w:val="00C23B34"/>
    <w:rsid w:val="00C24952"/>
    <w:rsid w:val="00C24F71"/>
    <w:rsid w:val="00C2506E"/>
    <w:rsid w:val="00C2522B"/>
    <w:rsid w:val="00C25A16"/>
    <w:rsid w:val="00C2721F"/>
    <w:rsid w:val="00C27521"/>
    <w:rsid w:val="00C278D7"/>
    <w:rsid w:val="00C3003F"/>
    <w:rsid w:val="00C300E3"/>
    <w:rsid w:val="00C30C23"/>
    <w:rsid w:val="00C30C99"/>
    <w:rsid w:val="00C31387"/>
    <w:rsid w:val="00C31760"/>
    <w:rsid w:val="00C31775"/>
    <w:rsid w:val="00C31B69"/>
    <w:rsid w:val="00C31C2C"/>
    <w:rsid w:val="00C32ED3"/>
    <w:rsid w:val="00C33E4C"/>
    <w:rsid w:val="00C34F1D"/>
    <w:rsid w:val="00C357E4"/>
    <w:rsid w:val="00C35BA6"/>
    <w:rsid w:val="00C36476"/>
    <w:rsid w:val="00C36508"/>
    <w:rsid w:val="00C36D24"/>
    <w:rsid w:val="00C37A1B"/>
    <w:rsid w:val="00C40787"/>
    <w:rsid w:val="00C40EB1"/>
    <w:rsid w:val="00C41014"/>
    <w:rsid w:val="00C411CE"/>
    <w:rsid w:val="00C4187E"/>
    <w:rsid w:val="00C42086"/>
    <w:rsid w:val="00C43040"/>
    <w:rsid w:val="00C43133"/>
    <w:rsid w:val="00C431BE"/>
    <w:rsid w:val="00C431E5"/>
    <w:rsid w:val="00C4418C"/>
    <w:rsid w:val="00C453AE"/>
    <w:rsid w:val="00C454D8"/>
    <w:rsid w:val="00C4593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A0C"/>
    <w:rsid w:val="00C47B71"/>
    <w:rsid w:val="00C509A1"/>
    <w:rsid w:val="00C50C7D"/>
    <w:rsid w:val="00C5182B"/>
    <w:rsid w:val="00C51882"/>
    <w:rsid w:val="00C51B34"/>
    <w:rsid w:val="00C52813"/>
    <w:rsid w:val="00C528AB"/>
    <w:rsid w:val="00C52D1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E7"/>
    <w:rsid w:val="00C559F3"/>
    <w:rsid w:val="00C5618C"/>
    <w:rsid w:val="00C5660D"/>
    <w:rsid w:val="00C56713"/>
    <w:rsid w:val="00C5702F"/>
    <w:rsid w:val="00C577DD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265"/>
    <w:rsid w:val="00C65408"/>
    <w:rsid w:val="00C6591C"/>
    <w:rsid w:val="00C66422"/>
    <w:rsid w:val="00C66491"/>
    <w:rsid w:val="00C66902"/>
    <w:rsid w:val="00C66EC6"/>
    <w:rsid w:val="00C67149"/>
    <w:rsid w:val="00C671DC"/>
    <w:rsid w:val="00C67A0E"/>
    <w:rsid w:val="00C703DA"/>
    <w:rsid w:val="00C70512"/>
    <w:rsid w:val="00C70633"/>
    <w:rsid w:val="00C70F62"/>
    <w:rsid w:val="00C7120B"/>
    <w:rsid w:val="00C71410"/>
    <w:rsid w:val="00C7206A"/>
    <w:rsid w:val="00C72095"/>
    <w:rsid w:val="00C73119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4D0"/>
    <w:rsid w:val="00C7655A"/>
    <w:rsid w:val="00C76C9F"/>
    <w:rsid w:val="00C76DDE"/>
    <w:rsid w:val="00C80321"/>
    <w:rsid w:val="00C81023"/>
    <w:rsid w:val="00C81336"/>
    <w:rsid w:val="00C81692"/>
    <w:rsid w:val="00C8199F"/>
    <w:rsid w:val="00C82312"/>
    <w:rsid w:val="00C8250D"/>
    <w:rsid w:val="00C82579"/>
    <w:rsid w:val="00C826BF"/>
    <w:rsid w:val="00C827C3"/>
    <w:rsid w:val="00C82A98"/>
    <w:rsid w:val="00C82B46"/>
    <w:rsid w:val="00C82D23"/>
    <w:rsid w:val="00C82D31"/>
    <w:rsid w:val="00C832DA"/>
    <w:rsid w:val="00C83577"/>
    <w:rsid w:val="00C835F6"/>
    <w:rsid w:val="00C838D4"/>
    <w:rsid w:val="00C83A85"/>
    <w:rsid w:val="00C84BDD"/>
    <w:rsid w:val="00C85166"/>
    <w:rsid w:val="00C85BAC"/>
    <w:rsid w:val="00C8611C"/>
    <w:rsid w:val="00C861D2"/>
    <w:rsid w:val="00C86674"/>
    <w:rsid w:val="00C877F8"/>
    <w:rsid w:val="00C90839"/>
    <w:rsid w:val="00C912EC"/>
    <w:rsid w:val="00C91565"/>
    <w:rsid w:val="00C91F70"/>
    <w:rsid w:val="00C91F73"/>
    <w:rsid w:val="00C9247F"/>
    <w:rsid w:val="00C92C0A"/>
    <w:rsid w:val="00C92D29"/>
    <w:rsid w:val="00C9363B"/>
    <w:rsid w:val="00C9369B"/>
    <w:rsid w:val="00C9420D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AA0"/>
    <w:rsid w:val="00CA3D19"/>
    <w:rsid w:val="00CA4967"/>
    <w:rsid w:val="00CA5028"/>
    <w:rsid w:val="00CA540E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157F"/>
    <w:rsid w:val="00CB1D6A"/>
    <w:rsid w:val="00CB22B7"/>
    <w:rsid w:val="00CB2559"/>
    <w:rsid w:val="00CB3A02"/>
    <w:rsid w:val="00CB3E9E"/>
    <w:rsid w:val="00CB3F6E"/>
    <w:rsid w:val="00CB41F2"/>
    <w:rsid w:val="00CB4226"/>
    <w:rsid w:val="00CB4834"/>
    <w:rsid w:val="00CB563E"/>
    <w:rsid w:val="00CB5F52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5DA8"/>
    <w:rsid w:val="00CC6172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091"/>
    <w:rsid w:val="00CD52F0"/>
    <w:rsid w:val="00CD58A1"/>
    <w:rsid w:val="00CD5AB3"/>
    <w:rsid w:val="00CD5CAC"/>
    <w:rsid w:val="00CD5E16"/>
    <w:rsid w:val="00CD6B81"/>
    <w:rsid w:val="00CD6D76"/>
    <w:rsid w:val="00CD7201"/>
    <w:rsid w:val="00CD751E"/>
    <w:rsid w:val="00CD77D2"/>
    <w:rsid w:val="00CD79DE"/>
    <w:rsid w:val="00CD7A76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5F24"/>
    <w:rsid w:val="00CE65C5"/>
    <w:rsid w:val="00CE6F0D"/>
    <w:rsid w:val="00CE7E4E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5598"/>
    <w:rsid w:val="00CF6689"/>
    <w:rsid w:val="00CF6F99"/>
    <w:rsid w:val="00CF770B"/>
    <w:rsid w:val="00CF79B1"/>
    <w:rsid w:val="00CF7D09"/>
    <w:rsid w:val="00D001C6"/>
    <w:rsid w:val="00D00FD4"/>
    <w:rsid w:val="00D010CE"/>
    <w:rsid w:val="00D012E3"/>
    <w:rsid w:val="00D01E30"/>
    <w:rsid w:val="00D0209B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045"/>
    <w:rsid w:val="00D07EE3"/>
    <w:rsid w:val="00D07F17"/>
    <w:rsid w:val="00D11A2D"/>
    <w:rsid w:val="00D11ADF"/>
    <w:rsid w:val="00D12042"/>
    <w:rsid w:val="00D14C22"/>
    <w:rsid w:val="00D14D60"/>
    <w:rsid w:val="00D15E7C"/>
    <w:rsid w:val="00D160E8"/>
    <w:rsid w:val="00D16C78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2F46"/>
    <w:rsid w:val="00D236D9"/>
    <w:rsid w:val="00D2373C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B1A"/>
    <w:rsid w:val="00D32D11"/>
    <w:rsid w:val="00D32DFD"/>
    <w:rsid w:val="00D33365"/>
    <w:rsid w:val="00D3377E"/>
    <w:rsid w:val="00D33EDE"/>
    <w:rsid w:val="00D344C8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4722A"/>
    <w:rsid w:val="00D50146"/>
    <w:rsid w:val="00D507DB"/>
    <w:rsid w:val="00D50833"/>
    <w:rsid w:val="00D50A6A"/>
    <w:rsid w:val="00D50C50"/>
    <w:rsid w:val="00D51852"/>
    <w:rsid w:val="00D534DA"/>
    <w:rsid w:val="00D53737"/>
    <w:rsid w:val="00D53E1B"/>
    <w:rsid w:val="00D541BA"/>
    <w:rsid w:val="00D55137"/>
    <w:rsid w:val="00D552F0"/>
    <w:rsid w:val="00D5544C"/>
    <w:rsid w:val="00D563B1"/>
    <w:rsid w:val="00D5647E"/>
    <w:rsid w:val="00D56703"/>
    <w:rsid w:val="00D57158"/>
    <w:rsid w:val="00D571A1"/>
    <w:rsid w:val="00D5793E"/>
    <w:rsid w:val="00D57CF8"/>
    <w:rsid w:val="00D603A4"/>
    <w:rsid w:val="00D603FD"/>
    <w:rsid w:val="00D610E4"/>
    <w:rsid w:val="00D61182"/>
    <w:rsid w:val="00D6213E"/>
    <w:rsid w:val="00D621EE"/>
    <w:rsid w:val="00D624F5"/>
    <w:rsid w:val="00D6268F"/>
    <w:rsid w:val="00D62E14"/>
    <w:rsid w:val="00D63499"/>
    <w:rsid w:val="00D63BB6"/>
    <w:rsid w:val="00D63FF1"/>
    <w:rsid w:val="00D6408E"/>
    <w:rsid w:val="00D646C0"/>
    <w:rsid w:val="00D64A62"/>
    <w:rsid w:val="00D652F9"/>
    <w:rsid w:val="00D655AF"/>
    <w:rsid w:val="00D659DC"/>
    <w:rsid w:val="00D65D77"/>
    <w:rsid w:val="00D65F1E"/>
    <w:rsid w:val="00D66EBB"/>
    <w:rsid w:val="00D67725"/>
    <w:rsid w:val="00D67E2D"/>
    <w:rsid w:val="00D71153"/>
    <w:rsid w:val="00D71EA0"/>
    <w:rsid w:val="00D72C22"/>
    <w:rsid w:val="00D74A27"/>
    <w:rsid w:val="00D75B35"/>
    <w:rsid w:val="00D75E92"/>
    <w:rsid w:val="00D760E9"/>
    <w:rsid w:val="00D76AF7"/>
    <w:rsid w:val="00D776E8"/>
    <w:rsid w:val="00D779E8"/>
    <w:rsid w:val="00D77A03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31F4"/>
    <w:rsid w:val="00D834F6"/>
    <w:rsid w:val="00D84006"/>
    <w:rsid w:val="00D845CD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12F0"/>
    <w:rsid w:val="00D92470"/>
    <w:rsid w:val="00D92B84"/>
    <w:rsid w:val="00D93642"/>
    <w:rsid w:val="00D93DA4"/>
    <w:rsid w:val="00D9470B"/>
    <w:rsid w:val="00D94A6F"/>
    <w:rsid w:val="00D950F5"/>
    <w:rsid w:val="00D952C2"/>
    <w:rsid w:val="00D96254"/>
    <w:rsid w:val="00D96ACA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3301"/>
    <w:rsid w:val="00DB3A89"/>
    <w:rsid w:val="00DB4354"/>
    <w:rsid w:val="00DB44FB"/>
    <w:rsid w:val="00DB492F"/>
    <w:rsid w:val="00DB4B30"/>
    <w:rsid w:val="00DB4BAF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0EA7"/>
    <w:rsid w:val="00DC1631"/>
    <w:rsid w:val="00DC2302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1B60"/>
    <w:rsid w:val="00DD2715"/>
    <w:rsid w:val="00DD3004"/>
    <w:rsid w:val="00DD3097"/>
    <w:rsid w:val="00DD371F"/>
    <w:rsid w:val="00DD3CAD"/>
    <w:rsid w:val="00DD4D86"/>
    <w:rsid w:val="00DD5596"/>
    <w:rsid w:val="00DD776B"/>
    <w:rsid w:val="00DD7AAC"/>
    <w:rsid w:val="00DD7B0A"/>
    <w:rsid w:val="00DD7FA5"/>
    <w:rsid w:val="00DE0036"/>
    <w:rsid w:val="00DE11FA"/>
    <w:rsid w:val="00DE1910"/>
    <w:rsid w:val="00DE1F94"/>
    <w:rsid w:val="00DE266D"/>
    <w:rsid w:val="00DE27D8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D85"/>
    <w:rsid w:val="00DF0FC3"/>
    <w:rsid w:val="00DF1069"/>
    <w:rsid w:val="00DF121F"/>
    <w:rsid w:val="00DF144F"/>
    <w:rsid w:val="00DF170D"/>
    <w:rsid w:val="00DF1B9B"/>
    <w:rsid w:val="00DF1BAE"/>
    <w:rsid w:val="00DF1F60"/>
    <w:rsid w:val="00DF20BB"/>
    <w:rsid w:val="00DF22E8"/>
    <w:rsid w:val="00DF297C"/>
    <w:rsid w:val="00DF2C40"/>
    <w:rsid w:val="00DF30CF"/>
    <w:rsid w:val="00DF3479"/>
    <w:rsid w:val="00DF35EB"/>
    <w:rsid w:val="00DF399D"/>
    <w:rsid w:val="00DF3B59"/>
    <w:rsid w:val="00DF4FDE"/>
    <w:rsid w:val="00DF574F"/>
    <w:rsid w:val="00DF5B7F"/>
    <w:rsid w:val="00DF5D03"/>
    <w:rsid w:val="00DF6772"/>
    <w:rsid w:val="00DF6B67"/>
    <w:rsid w:val="00DF7B1B"/>
    <w:rsid w:val="00E000FD"/>
    <w:rsid w:val="00E008D8"/>
    <w:rsid w:val="00E00C3F"/>
    <w:rsid w:val="00E00C4F"/>
    <w:rsid w:val="00E00DA3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70D"/>
    <w:rsid w:val="00E06B10"/>
    <w:rsid w:val="00E072DE"/>
    <w:rsid w:val="00E10D1E"/>
    <w:rsid w:val="00E10FAE"/>
    <w:rsid w:val="00E11CAB"/>
    <w:rsid w:val="00E11CD9"/>
    <w:rsid w:val="00E1214F"/>
    <w:rsid w:val="00E12980"/>
    <w:rsid w:val="00E12CF3"/>
    <w:rsid w:val="00E13711"/>
    <w:rsid w:val="00E13F05"/>
    <w:rsid w:val="00E14743"/>
    <w:rsid w:val="00E14B01"/>
    <w:rsid w:val="00E14DE8"/>
    <w:rsid w:val="00E164B2"/>
    <w:rsid w:val="00E16AE5"/>
    <w:rsid w:val="00E171E3"/>
    <w:rsid w:val="00E1741B"/>
    <w:rsid w:val="00E177CD"/>
    <w:rsid w:val="00E177E2"/>
    <w:rsid w:val="00E21754"/>
    <w:rsid w:val="00E21866"/>
    <w:rsid w:val="00E22607"/>
    <w:rsid w:val="00E23382"/>
    <w:rsid w:val="00E235B9"/>
    <w:rsid w:val="00E23734"/>
    <w:rsid w:val="00E23B46"/>
    <w:rsid w:val="00E23E82"/>
    <w:rsid w:val="00E240C3"/>
    <w:rsid w:val="00E24942"/>
    <w:rsid w:val="00E24BDF"/>
    <w:rsid w:val="00E24C85"/>
    <w:rsid w:val="00E2531E"/>
    <w:rsid w:val="00E25574"/>
    <w:rsid w:val="00E2572C"/>
    <w:rsid w:val="00E2673C"/>
    <w:rsid w:val="00E26C62"/>
    <w:rsid w:val="00E271C8"/>
    <w:rsid w:val="00E31211"/>
    <w:rsid w:val="00E3148F"/>
    <w:rsid w:val="00E31496"/>
    <w:rsid w:val="00E31931"/>
    <w:rsid w:val="00E31CB7"/>
    <w:rsid w:val="00E3209C"/>
    <w:rsid w:val="00E323B7"/>
    <w:rsid w:val="00E323F2"/>
    <w:rsid w:val="00E325AD"/>
    <w:rsid w:val="00E325B3"/>
    <w:rsid w:val="00E325D4"/>
    <w:rsid w:val="00E32C55"/>
    <w:rsid w:val="00E335E4"/>
    <w:rsid w:val="00E33A65"/>
    <w:rsid w:val="00E33B71"/>
    <w:rsid w:val="00E357FB"/>
    <w:rsid w:val="00E35B52"/>
    <w:rsid w:val="00E363BD"/>
    <w:rsid w:val="00E36AC9"/>
    <w:rsid w:val="00E36E21"/>
    <w:rsid w:val="00E36E79"/>
    <w:rsid w:val="00E37CDC"/>
    <w:rsid w:val="00E40006"/>
    <w:rsid w:val="00E4103B"/>
    <w:rsid w:val="00E414B2"/>
    <w:rsid w:val="00E41E53"/>
    <w:rsid w:val="00E42048"/>
    <w:rsid w:val="00E4245C"/>
    <w:rsid w:val="00E427FA"/>
    <w:rsid w:val="00E42D3B"/>
    <w:rsid w:val="00E433A3"/>
    <w:rsid w:val="00E43C45"/>
    <w:rsid w:val="00E43E08"/>
    <w:rsid w:val="00E446FB"/>
    <w:rsid w:val="00E44EFC"/>
    <w:rsid w:val="00E46060"/>
    <w:rsid w:val="00E460A0"/>
    <w:rsid w:val="00E47038"/>
    <w:rsid w:val="00E47F34"/>
    <w:rsid w:val="00E50516"/>
    <w:rsid w:val="00E5056D"/>
    <w:rsid w:val="00E50AB6"/>
    <w:rsid w:val="00E51C59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348"/>
    <w:rsid w:val="00E564D3"/>
    <w:rsid w:val="00E567AE"/>
    <w:rsid w:val="00E56A7C"/>
    <w:rsid w:val="00E56AA2"/>
    <w:rsid w:val="00E573E2"/>
    <w:rsid w:val="00E57C5A"/>
    <w:rsid w:val="00E60994"/>
    <w:rsid w:val="00E61556"/>
    <w:rsid w:val="00E61562"/>
    <w:rsid w:val="00E61CE1"/>
    <w:rsid w:val="00E62065"/>
    <w:rsid w:val="00E622FB"/>
    <w:rsid w:val="00E62B98"/>
    <w:rsid w:val="00E62C66"/>
    <w:rsid w:val="00E633E0"/>
    <w:rsid w:val="00E642F4"/>
    <w:rsid w:val="00E64966"/>
    <w:rsid w:val="00E64C39"/>
    <w:rsid w:val="00E64DA1"/>
    <w:rsid w:val="00E65067"/>
    <w:rsid w:val="00E65316"/>
    <w:rsid w:val="00E65329"/>
    <w:rsid w:val="00E65A55"/>
    <w:rsid w:val="00E65EC9"/>
    <w:rsid w:val="00E672DB"/>
    <w:rsid w:val="00E6760A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2265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5E6"/>
    <w:rsid w:val="00E81B09"/>
    <w:rsid w:val="00E82036"/>
    <w:rsid w:val="00E827BC"/>
    <w:rsid w:val="00E828EE"/>
    <w:rsid w:val="00E82A00"/>
    <w:rsid w:val="00E836A7"/>
    <w:rsid w:val="00E8387E"/>
    <w:rsid w:val="00E840D9"/>
    <w:rsid w:val="00E84460"/>
    <w:rsid w:val="00E85053"/>
    <w:rsid w:val="00E856C0"/>
    <w:rsid w:val="00E8580B"/>
    <w:rsid w:val="00E85ACB"/>
    <w:rsid w:val="00E87508"/>
    <w:rsid w:val="00E875AC"/>
    <w:rsid w:val="00E87D4E"/>
    <w:rsid w:val="00E87DAF"/>
    <w:rsid w:val="00E9036C"/>
    <w:rsid w:val="00E912C1"/>
    <w:rsid w:val="00E91BE5"/>
    <w:rsid w:val="00E921C4"/>
    <w:rsid w:val="00E92A09"/>
    <w:rsid w:val="00E92E36"/>
    <w:rsid w:val="00E92F10"/>
    <w:rsid w:val="00E93470"/>
    <w:rsid w:val="00E93D9A"/>
    <w:rsid w:val="00E94239"/>
    <w:rsid w:val="00E94284"/>
    <w:rsid w:val="00E9449A"/>
    <w:rsid w:val="00E94509"/>
    <w:rsid w:val="00E95767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6"/>
    <w:rsid w:val="00EB2AC9"/>
    <w:rsid w:val="00EB2BF1"/>
    <w:rsid w:val="00EB2CD2"/>
    <w:rsid w:val="00EB383C"/>
    <w:rsid w:val="00EB3BCF"/>
    <w:rsid w:val="00EB44FC"/>
    <w:rsid w:val="00EB48EE"/>
    <w:rsid w:val="00EB4B0D"/>
    <w:rsid w:val="00EB6A7D"/>
    <w:rsid w:val="00EB6F36"/>
    <w:rsid w:val="00EB7454"/>
    <w:rsid w:val="00EB7460"/>
    <w:rsid w:val="00EB7AD8"/>
    <w:rsid w:val="00EC05C8"/>
    <w:rsid w:val="00EC09E4"/>
    <w:rsid w:val="00EC0E75"/>
    <w:rsid w:val="00EC14E7"/>
    <w:rsid w:val="00EC20B6"/>
    <w:rsid w:val="00EC3467"/>
    <w:rsid w:val="00EC37A5"/>
    <w:rsid w:val="00EC3B82"/>
    <w:rsid w:val="00EC5176"/>
    <w:rsid w:val="00EC566E"/>
    <w:rsid w:val="00EC5713"/>
    <w:rsid w:val="00EC57EA"/>
    <w:rsid w:val="00EC57F3"/>
    <w:rsid w:val="00EC6952"/>
    <w:rsid w:val="00EC6C5D"/>
    <w:rsid w:val="00EC6E38"/>
    <w:rsid w:val="00EC6F8B"/>
    <w:rsid w:val="00ED02F7"/>
    <w:rsid w:val="00ED05D7"/>
    <w:rsid w:val="00ED0742"/>
    <w:rsid w:val="00ED0EB0"/>
    <w:rsid w:val="00ED10BE"/>
    <w:rsid w:val="00ED1196"/>
    <w:rsid w:val="00ED1F23"/>
    <w:rsid w:val="00ED20B7"/>
    <w:rsid w:val="00ED309F"/>
    <w:rsid w:val="00ED3508"/>
    <w:rsid w:val="00ED38E0"/>
    <w:rsid w:val="00ED3AEE"/>
    <w:rsid w:val="00ED42E7"/>
    <w:rsid w:val="00ED4968"/>
    <w:rsid w:val="00ED4A81"/>
    <w:rsid w:val="00ED4E32"/>
    <w:rsid w:val="00ED52AD"/>
    <w:rsid w:val="00ED53F2"/>
    <w:rsid w:val="00ED57E7"/>
    <w:rsid w:val="00ED599D"/>
    <w:rsid w:val="00ED5D51"/>
    <w:rsid w:val="00ED69A8"/>
    <w:rsid w:val="00ED6A3C"/>
    <w:rsid w:val="00ED6CB8"/>
    <w:rsid w:val="00ED6DE2"/>
    <w:rsid w:val="00ED70A2"/>
    <w:rsid w:val="00EE09FA"/>
    <w:rsid w:val="00EE0C04"/>
    <w:rsid w:val="00EE0D89"/>
    <w:rsid w:val="00EE12B9"/>
    <w:rsid w:val="00EE12D4"/>
    <w:rsid w:val="00EE1762"/>
    <w:rsid w:val="00EE184C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4640"/>
    <w:rsid w:val="00EE537C"/>
    <w:rsid w:val="00EE5D7B"/>
    <w:rsid w:val="00EE6F96"/>
    <w:rsid w:val="00EE7A0F"/>
    <w:rsid w:val="00EE7ADB"/>
    <w:rsid w:val="00EE7E2D"/>
    <w:rsid w:val="00EE7EAD"/>
    <w:rsid w:val="00EF0322"/>
    <w:rsid w:val="00EF094D"/>
    <w:rsid w:val="00EF09EA"/>
    <w:rsid w:val="00EF0BC3"/>
    <w:rsid w:val="00EF0DDF"/>
    <w:rsid w:val="00EF2017"/>
    <w:rsid w:val="00EF2192"/>
    <w:rsid w:val="00EF23ED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83F"/>
    <w:rsid w:val="00F00C40"/>
    <w:rsid w:val="00F010EB"/>
    <w:rsid w:val="00F017AA"/>
    <w:rsid w:val="00F01888"/>
    <w:rsid w:val="00F01E2B"/>
    <w:rsid w:val="00F02C54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0DF"/>
    <w:rsid w:val="00F05EC1"/>
    <w:rsid w:val="00F066B5"/>
    <w:rsid w:val="00F07432"/>
    <w:rsid w:val="00F079B4"/>
    <w:rsid w:val="00F07E9A"/>
    <w:rsid w:val="00F102E6"/>
    <w:rsid w:val="00F103BF"/>
    <w:rsid w:val="00F10B2B"/>
    <w:rsid w:val="00F10C82"/>
    <w:rsid w:val="00F117CF"/>
    <w:rsid w:val="00F11C38"/>
    <w:rsid w:val="00F11F98"/>
    <w:rsid w:val="00F122C7"/>
    <w:rsid w:val="00F1454D"/>
    <w:rsid w:val="00F149AA"/>
    <w:rsid w:val="00F14DF4"/>
    <w:rsid w:val="00F14F99"/>
    <w:rsid w:val="00F15523"/>
    <w:rsid w:val="00F15868"/>
    <w:rsid w:val="00F175E0"/>
    <w:rsid w:val="00F17840"/>
    <w:rsid w:val="00F17CC7"/>
    <w:rsid w:val="00F17F22"/>
    <w:rsid w:val="00F20070"/>
    <w:rsid w:val="00F20123"/>
    <w:rsid w:val="00F20390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59B3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1ECD"/>
    <w:rsid w:val="00F32056"/>
    <w:rsid w:val="00F32082"/>
    <w:rsid w:val="00F32D0D"/>
    <w:rsid w:val="00F32E44"/>
    <w:rsid w:val="00F34493"/>
    <w:rsid w:val="00F34862"/>
    <w:rsid w:val="00F358A3"/>
    <w:rsid w:val="00F35F87"/>
    <w:rsid w:val="00F362AD"/>
    <w:rsid w:val="00F3634B"/>
    <w:rsid w:val="00F374CD"/>
    <w:rsid w:val="00F4007C"/>
    <w:rsid w:val="00F4073C"/>
    <w:rsid w:val="00F40DA1"/>
    <w:rsid w:val="00F41F06"/>
    <w:rsid w:val="00F4231A"/>
    <w:rsid w:val="00F439AF"/>
    <w:rsid w:val="00F44188"/>
    <w:rsid w:val="00F44F02"/>
    <w:rsid w:val="00F44F24"/>
    <w:rsid w:val="00F45B68"/>
    <w:rsid w:val="00F46479"/>
    <w:rsid w:val="00F464FF"/>
    <w:rsid w:val="00F46706"/>
    <w:rsid w:val="00F473EB"/>
    <w:rsid w:val="00F47BA9"/>
    <w:rsid w:val="00F47E4A"/>
    <w:rsid w:val="00F47F6C"/>
    <w:rsid w:val="00F50133"/>
    <w:rsid w:val="00F50293"/>
    <w:rsid w:val="00F50609"/>
    <w:rsid w:val="00F506DF"/>
    <w:rsid w:val="00F508B1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09F"/>
    <w:rsid w:val="00F578CF"/>
    <w:rsid w:val="00F57DC6"/>
    <w:rsid w:val="00F606ED"/>
    <w:rsid w:val="00F6148F"/>
    <w:rsid w:val="00F617F2"/>
    <w:rsid w:val="00F61E41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015E"/>
    <w:rsid w:val="00F7083A"/>
    <w:rsid w:val="00F71C88"/>
    <w:rsid w:val="00F730C4"/>
    <w:rsid w:val="00F7375F"/>
    <w:rsid w:val="00F73C81"/>
    <w:rsid w:val="00F73DB7"/>
    <w:rsid w:val="00F7512A"/>
    <w:rsid w:val="00F758E4"/>
    <w:rsid w:val="00F75A15"/>
    <w:rsid w:val="00F75AD8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31B"/>
    <w:rsid w:val="00F86D07"/>
    <w:rsid w:val="00F8701C"/>
    <w:rsid w:val="00F87A20"/>
    <w:rsid w:val="00F87B90"/>
    <w:rsid w:val="00F87D90"/>
    <w:rsid w:val="00F90800"/>
    <w:rsid w:val="00F90FDD"/>
    <w:rsid w:val="00F910FB"/>
    <w:rsid w:val="00F912FE"/>
    <w:rsid w:val="00F91C85"/>
    <w:rsid w:val="00F91F0B"/>
    <w:rsid w:val="00F92BD7"/>
    <w:rsid w:val="00F93102"/>
    <w:rsid w:val="00F931FF"/>
    <w:rsid w:val="00F9394B"/>
    <w:rsid w:val="00F94B54"/>
    <w:rsid w:val="00F94C8F"/>
    <w:rsid w:val="00F954B5"/>
    <w:rsid w:val="00F95F0B"/>
    <w:rsid w:val="00F961C4"/>
    <w:rsid w:val="00FA04B0"/>
    <w:rsid w:val="00FA0E83"/>
    <w:rsid w:val="00FA20B0"/>
    <w:rsid w:val="00FA2AD2"/>
    <w:rsid w:val="00FA3040"/>
    <w:rsid w:val="00FA3A60"/>
    <w:rsid w:val="00FA3F0A"/>
    <w:rsid w:val="00FA44EE"/>
    <w:rsid w:val="00FA56E3"/>
    <w:rsid w:val="00FA64BB"/>
    <w:rsid w:val="00FA66D5"/>
    <w:rsid w:val="00FA67F7"/>
    <w:rsid w:val="00FA6AAA"/>
    <w:rsid w:val="00FA732A"/>
    <w:rsid w:val="00FA73A5"/>
    <w:rsid w:val="00FA7F4A"/>
    <w:rsid w:val="00FB00BD"/>
    <w:rsid w:val="00FB01C8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E2F"/>
    <w:rsid w:val="00FB6FD8"/>
    <w:rsid w:val="00FB7657"/>
    <w:rsid w:val="00FB7923"/>
    <w:rsid w:val="00FC01F1"/>
    <w:rsid w:val="00FC10C4"/>
    <w:rsid w:val="00FC124C"/>
    <w:rsid w:val="00FC134F"/>
    <w:rsid w:val="00FC1473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6B16"/>
    <w:rsid w:val="00FC701C"/>
    <w:rsid w:val="00FC799F"/>
    <w:rsid w:val="00FD0175"/>
    <w:rsid w:val="00FD07C1"/>
    <w:rsid w:val="00FD07F6"/>
    <w:rsid w:val="00FD0D73"/>
    <w:rsid w:val="00FD2324"/>
    <w:rsid w:val="00FD26F5"/>
    <w:rsid w:val="00FD2D4A"/>
    <w:rsid w:val="00FD419F"/>
    <w:rsid w:val="00FD4222"/>
    <w:rsid w:val="00FD44B7"/>
    <w:rsid w:val="00FD471F"/>
    <w:rsid w:val="00FD4F92"/>
    <w:rsid w:val="00FD5264"/>
    <w:rsid w:val="00FD5377"/>
    <w:rsid w:val="00FD53C6"/>
    <w:rsid w:val="00FD6098"/>
    <w:rsid w:val="00FD6699"/>
    <w:rsid w:val="00FD71F3"/>
    <w:rsid w:val="00FE03C1"/>
    <w:rsid w:val="00FE0E16"/>
    <w:rsid w:val="00FE0E82"/>
    <w:rsid w:val="00FE2238"/>
    <w:rsid w:val="00FE23C2"/>
    <w:rsid w:val="00FE2457"/>
    <w:rsid w:val="00FE270F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587"/>
    <w:rsid w:val="00FF0902"/>
    <w:rsid w:val="00FF1601"/>
    <w:rsid w:val="00FF18E6"/>
    <w:rsid w:val="00FF1C27"/>
    <w:rsid w:val="00FF1D55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C9D"/>
    <w:rsid w:val="00FF7E3B"/>
    <w:rsid w:val="01E7D9D5"/>
    <w:rsid w:val="02EC55C2"/>
    <w:rsid w:val="070D31E2"/>
    <w:rsid w:val="09CEF335"/>
    <w:rsid w:val="0A0B9CB7"/>
    <w:rsid w:val="0B55C483"/>
    <w:rsid w:val="0E0BFA20"/>
    <w:rsid w:val="0EA40B45"/>
    <w:rsid w:val="15C72432"/>
    <w:rsid w:val="166A70B5"/>
    <w:rsid w:val="172245DE"/>
    <w:rsid w:val="1728C621"/>
    <w:rsid w:val="1742AF69"/>
    <w:rsid w:val="17CA534C"/>
    <w:rsid w:val="1D334CC5"/>
    <w:rsid w:val="1DF4A85F"/>
    <w:rsid w:val="1F0EE479"/>
    <w:rsid w:val="1FE474F9"/>
    <w:rsid w:val="20BD9DBA"/>
    <w:rsid w:val="213E07A1"/>
    <w:rsid w:val="229D327A"/>
    <w:rsid w:val="23E7A089"/>
    <w:rsid w:val="25767752"/>
    <w:rsid w:val="290384EF"/>
    <w:rsid w:val="29E2862E"/>
    <w:rsid w:val="2C0351EA"/>
    <w:rsid w:val="2C2B744C"/>
    <w:rsid w:val="2C367A6D"/>
    <w:rsid w:val="2EC38B48"/>
    <w:rsid w:val="2EE1A9E9"/>
    <w:rsid w:val="2FA97EDF"/>
    <w:rsid w:val="328A2C17"/>
    <w:rsid w:val="348C95B0"/>
    <w:rsid w:val="3693878E"/>
    <w:rsid w:val="3D3BB606"/>
    <w:rsid w:val="3EEE89C4"/>
    <w:rsid w:val="41913AF3"/>
    <w:rsid w:val="4ED11933"/>
    <w:rsid w:val="4F073025"/>
    <w:rsid w:val="4F256F26"/>
    <w:rsid w:val="50703CB2"/>
    <w:rsid w:val="5385DCA4"/>
    <w:rsid w:val="5427E0D8"/>
    <w:rsid w:val="55972F9C"/>
    <w:rsid w:val="56A86464"/>
    <w:rsid w:val="575F819A"/>
    <w:rsid w:val="5B7BD587"/>
    <w:rsid w:val="5CF801E2"/>
    <w:rsid w:val="5D17A5E8"/>
    <w:rsid w:val="61899574"/>
    <w:rsid w:val="618F6490"/>
    <w:rsid w:val="62D90BEA"/>
    <w:rsid w:val="636DBF0F"/>
    <w:rsid w:val="64517170"/>
    <w:rsid w:val="67F773E6"/>
    <w:rsid w:val="690F2AE6"/>
    <w:rsid w:val="6A8E0C88"/>
    <w:rsid w:val="6AB533AC"/>
    <w:rsid w:val="6C656725"/>
    <w:rsid w:val="6DF983F1"/>
    <w:rsid w:val="6E7989E6"/>
    <w:rsid w:val="700F35A4"/>
    <w:rsid w:val="71247530"/>
    <w:rsid w:val="7136641D"/>
    <w:rsid w:val="72767FF4"/>
    <w:rsid w:val="72DBD56B"/>
    <w:rsid w:val="7410A696"/>
    <w:rsid w:val="7527A0C0"/>
    <w:rsid w:val="75DEBAB4"/>
    <w:rsid w:val="75F70697"/>
    <w:rsid w:val="760D6D80"/>
    <w:rsid w:val="78369199"/>
    <w:rsid w:val="7C85BF5D"/>
    <w:rsid w:val="7D5AEACA"/>
    <w:rsid w:val="7DE7FB15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9E2297C-1C38-4EF3-AB4F-66C7FB11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uiPriority w:val="99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qFormat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ind w:left="36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025831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customStyle="1" w:styleId="eop">
    <w:name w:val="eop"/>
    <w:basedOn w:val="DefaultParagraphFont"/>
    <w:rsid w:val="00025831"/>
  </w:style>
  <w:style w:type="table" w:customStyle="1" w:styleId="TableGrid21">
    <w:name w:val="Table Grid21"/>
    <w:basedOn w:val="TableNormal"/>
    <w:next w:val="TableGrid"/>
    <w:qFormat/>
    <w:rsid w:val="00BC1F41"/>
    <w:rPr>
      <w:rFonts w:eastAsia="Batang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7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9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5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4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0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8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6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9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4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9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9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8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2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1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8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5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4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0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7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1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7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7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3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8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9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7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2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2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1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5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9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9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6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0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4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2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6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8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6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0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8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1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5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97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12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2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1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8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2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2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18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5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4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01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8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2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1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5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7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2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6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1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8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72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16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9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7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45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2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12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7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3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6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7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3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6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4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0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6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0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5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3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9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74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84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5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3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7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7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6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1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79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0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5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3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8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8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17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49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32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3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9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0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7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8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8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6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0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7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1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8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5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66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6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4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2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68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1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2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9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9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7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7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7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2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1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0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1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5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0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7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7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3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1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2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3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1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4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39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7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0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3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3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85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1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1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3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5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3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3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1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8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4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37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6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3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4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0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5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1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9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76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9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27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12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2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2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1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7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0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7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9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9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2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79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80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0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3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52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2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4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3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8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9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2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3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0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56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4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0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61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8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8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6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7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3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2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5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4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7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46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0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7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9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05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1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0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7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3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6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6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7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8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6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9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6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0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1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4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6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7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5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9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6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0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1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7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4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6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80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3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4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4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2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0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0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5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8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4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8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5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8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2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4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9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0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0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1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6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4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4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7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10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5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4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3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26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6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7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8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1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8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2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9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3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14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3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11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0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8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79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3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7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87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1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3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52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2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2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70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9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6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3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0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7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1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6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6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1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9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7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45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5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3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1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5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7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1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1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9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3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6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3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8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96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0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2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8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7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26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2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0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5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2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62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0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3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4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4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9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0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6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3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9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9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1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0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21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3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8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1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45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3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4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9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05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93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3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96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6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6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1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7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3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5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3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6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66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0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0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35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8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0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9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9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6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3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7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94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7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1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0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74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74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2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46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43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9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8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7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5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0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6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9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68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9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7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0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35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9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51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36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2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8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71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7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6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9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6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0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4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1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25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5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1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0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0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0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6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6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6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0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6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0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93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58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23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0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9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1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7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30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44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3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1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507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8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5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2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5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6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5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3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2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3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0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19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1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05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5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46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0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7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4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9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0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79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8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1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0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1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8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9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04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4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3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8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2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0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2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5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9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0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DB321-1E11-4BD0-8C46-2466454A2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2456</TotalTime>
  <Pages>10</Pages>
  <Words>2380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651</cp:revision>
  <cp:lastPrinted>2021-10-12T10:12:00Z</cp:lastPrinted>
  <dcterms:created xsi:type="dcterms:W3CDTF">2024-09-28T02:10:00Z</dcterms:created>
  <dcterms:modified xsi:type="dcterms:W3CDTF">2025-10-03T16:29:00Z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